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136FE" w:rsidP="009136FE" w:rsidRDefault="009136FE" w14:paraId="32865A0D" w14:textId="77777777"/>
    <w:p w:rsidR="009136FE" w:rsidP="009136FE" w:rsidRDefault="009136FE" w14:paraId="67396216" w14:textId="77777777">
      <w:r>
        <w:tab/>
      </w:r>
      <w:r>
        <w:tab/>
      </w:r>
      <w:r>
        <w:tab/>
      </w:r>
      <w:r>
        <w:tab/>
      </w:r>
      <w:r>
        <w:tab/>
      </w:r>
      <w:r>
        <w:t>OSNUTEK POGODBE</w:t>
      </w:r>
    </w:p>
    <w:p w:rsidRPr="004B4730" w:rsidR="00460A21" w:rsidP="000A775C" w:rsidRDefault="00460A21" w14:paraId="5CBD181C" w14:textId="77777777">
      <w:pPr>
        <w:rPr>
          <w:rFonts w:asciiTheme="minorHAnsi" w:hAnsiTheme="minorHAnsi" w:cstheme="minorHAnsi"/>
        </w:rPr>
      </w:pPr>
    </w:p>
    <w:p w:rsidRPr="004B4730" w:rsidR="00D277FE" w:rsidP="009136FE" w:rsidRDefault="00D277FE" w14:paraId="6757CDBD" w14:textId="2E25594B">
      <w:pPr>
        <w:pStyle w:val="Naslov1"/>
        <w:rPr>
          <w:rFonts w:asciiTheme="minorHAnsi" w:hAnsiTheme="minorHAnsi" w:cstheme="minorHAnsi"/>
          <w:sz w:val="22"/>
          <w:szCs w:val="22"/>
        </w:rPr>
      </w:pPr>
    </w:p>
    <w:p w:rsidRPr="004B4730" w:rsidR="00317627" w:rsidP="000A775C" w:rsidRDefault="00317627" w14:paraId="2E7CC75E" w14:textId="77777777">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rsidRPr="004B4730" w:rsidR="000D305E" w:rsidP="000A775C" w:rsidRDefault="000D305E" w14:paraId="03F936B8" w14:textId="77777777">
      <w:pPr>
        <w:pStyle w:val="Glava"/>
        <w:jc w:val="center"/>
        <w:rPr>
          <w:rFonts w:asciiTheme="minorHAnsi" w:hAnsiTheme="minorHAnsi" w:cstheme="minorHAnsi"/>
        </w:rPr>
      </w:pPr>
      <w:r w:rsidRPr="004B4730">
        <w:rPr>
          <w:rFonts w:asciiTheme="minorHAnsi" w:hAnsiTheme="minorHAnsi" w:cstheme="minorHAnsi"/>
        </w:rPr>
        <w:t xml:space="preserve">za </w:t>
      </w:r>
    </w:p>
    <w:p w:rsidRPr="004B4730" w:rsidR="00FA3D85" w:rsidP="000A775C" w:rsidRDefault="00FA3D85" w14:paraId="0AB4F4F5" w14:textId="77777777">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Pr="004B4730" w:rsidR="000D305E" w:rsidTr="009B3A4D" w14:paraId="68E99225" w14:textId="77777777">
        <w:tc>
          <w:tcPr>
            <w:tcW w:w="9210" w:type="dxa"/>
            <w:shd w:val="clear" w:color="auto" w:fill="auto"/>
          </w:tcPr>
          <w:p w:rsidR="00F60BA3" w:rsidP="000A775C" w:rsidRDefault="00F60BA3" w14:paraId="5B2612C0" w14:textId="77777777">
            <w:pPr>
              <w:tabs>
                <w:tab w:val="left" w:pos="993"/>
                <w:tab w:val="left" w:pos="1134"/>
              </w:tabs>
              <w:jc w:val="center"/>
              <w:rPr>
                <w:rFonts w:asciiTheme="minorHAnsi" w:hAnsiTheme="minorHAnsi" w:cstheme="minorHAnsi"/>
              </w:rPr>
            </w:pPr>
          </w:p>
          <w:p w:rsidRPr="00FC319E" w:rsidR="00B51FFB" w:rsidP="00FC319E" w:rsidRDefault="00E27361" w14:paraId="489A778F" w14:textId="0C873568">
            <w:pPr>
              <w:tabs>
                <w:tab w:val="left" w:pos="993"/>
                <w:tab w:val="left" w:pos="1134"/>
              </w:tabs>
              <w:jc w:val="center"/>
              <w:rPr>
                <w:rFonts w:asciiTheme="minorHAnsi" w:hAnsiTheme="minorHAnsi" w:cstheme="minorHAnsi"/>
                <w:b/>
              </w:rPr>
            </w:pPr>
            <w:bookmarkStart w:name="_Hlk155886180" w:id="0"/>
            <w:r>
              <w:rPr>
                <w:rStyle w:val="normaltextrun"/>
                <w:color w:val="000000"/>
                <w:shd w:val="clear" w:color="auto" w:fill="FFFFFF"/>
              </w:rPr>
              <w:t>c</w:t>
            </w:r>
            <w:r>
              <w:rPr>
                <w:rStyle w:val="normaltextrun"/>
                <w:rFonts w:cs="Arial"/>
                <w:color w:val="000000"/>
                <w:shd w:val="clear" w:color="auto" w:fill="FFFFFF"/>
              </w:rPr>
              <w:t xml:space="preserve">elostno zasnovo in izvedbo komunikacijske kampanje projekta </w:t>
            </w:r>
            <w:r>
              <w:rPr>
                <w:rStyle w:val="normaltextrun"/>
                <w:rFonts w:cs="Arial"/>
                <w:b/>
                <w:bCs/>
                <w:i/>
                <w:iCs/>
                <w:color w:val="000000"/>
                <w:shd w:val="clear" w:color="auto" w:fill="FFFFFF"/>
              </w:rPr>
              <w:t>»Ozaveščanje, obveščanje različnih javnosti in spodbujanje k večji vključenosti v vseživljenjsko učenje«</w:t>
            </w:r>
            <w:bookmarkEnd w:id="0"/>
          </w:p>
        </w:tc>
      </w:tr>
    </w:tbl>
    <w:p w:rsidRPr="004B4730" w:rsidR="000D305E" w:rsidP="000A775C" w:rsidRDefault="000D305E" w14:paraId="6398968A" w14:textId="77777777">
      <w:pPr>
        <w:pStyle w:val="Glava"/>
        <w:rPr>
          <w:rFonts w:asciiTheme="minorHAnsi" w:hAnsiTheme="minorHAnsi" w:cstheme="minorHAnsi"/>
        </w:rPr>
      </w:pPr>
    </w:p>
    <w:p w:rsidRPr="004B4730" w:rsidR="000D305E" w:rsidP="000A775C" w:rsidRDefault="000D305E" w14:paraId="6FD42B0F" w14:textId="77777777">
      <w:pPr>
        <w:pStyle w:val="Glava"/>
        <w:rPr>
          <w:rFonts w:asciiTheme="minorHAnsi" w:hAnsiTheme="minorHAnsi" w:cstheme="minorHAnsi"/>
        </w:rPr>
      </w:pPr>
    </w:p>
    <w:p w:rsidRPr="004B4730" w:rsidR="009F7E69" w:rsidP="009F7E69" w:rsidRDefault="009F7E69" w14:paraId="0DA7D504" w14:textId="77777777">
      <w:pPr>
        <w:pStyle w:val="Glava"/>
        <w:rPr>
          <w:rFonts w:asciiTheme="minorHAnsi" w:hAnsiTheme="minorHAnsi" w:cstheme="minorHAnsi"/>
        </w:rPr>
      </w:pPr>
    </w:p>
    <w:p w:rsidRPr="004B4730" w:rsidR="009F7E69" w:rsidP="009F7E69" w:rsidRDefault="009F7E69" w14:paraId="7AA3C228" w14:textId="77777777">
      <w:pPr>
        <w:pStyle w:val="Glava"/>
        <w:rPr>
          <w:rFonts w:asciiTheme="minorHAnsi" w:hAnsiTheme="minorHAnsi" w:cstheme="minorHAnsi"/>
        </w:rPr>
      </w:pPr>
      <w:r w:rsidRPr="004B4730">
        <w:rPr>
          <w:rFonts w:asciiTheme="minorHAnsi" w:hAnsiTheme="minorHAnsi" w:cstheme="minorHAnsi"/>
        </w:rPr>
        <w:t>ki jo sklepajo</w:t>
      </w:r>
    </w:p>
    <w:p w:rsidRPr="004B4730" w:rsidR="009F7E69" w:rsidP="009F7E69" w:rsidRDefault="009F7E69" w14:paraId="775C7236" w14:textId="77777777">
      <w:pPr>
        <w:pStyle w:val="Glava"/>
        <w:rPr>
          <w:rFonts w:asciiTheme="minorHAnsi" w:hAnsiTheme="minorHAnsi" w:cstheme="minorHAnsi"/>
        </w:rPr>
      </w:pPr>
    </w:p>
    <w:p w:rsidRPr="004B4730" w:rsidR="009F7E69" w:rsidP="009F7E69" w:rsidRDefault="009F7E69" w14:paraId="30968139" w14:textId="77777777">
      <w:pPr>
        <w:rPr>
          <w:rFonts w:asciiTheme="minorHAnsi" w:hAnsiTheme="minorHAnsi" w:cstheme="minorHAnsi"/>
          <w:b/>
        </w:rPr>
      </w:pPr>
      <w:r w:rsidRPr="004B4730">
        <w:rPr>
          <w:rFonts w:asciiTheme="minorHAnsi" w:hAnsiTheme="minorHAnsi" w:cstheme="minorHAnsi"/>
          <w:b/>
        </w:rPr>
        <w:t>NAROČNIK:</w:t>
      </w:r>
    </w:p>
    <w:p w:rsidRPr="00B51FFB" w:rsidR="009F7E69" w:rsidP="009F7E69" w:rsidRDefault="00B51FFB" w14:paraId="18E82813" w14:textId="7471DF6E">
      <w:pPr>
        <w:rPr>
          <w:rFonts w:cs="Arial"/>
        </w:rPr>
      </w:pPr>
      <w:r w:rsidRPr="758B4900">
        <w:rPr>
          <w:rFonts w:cs="Arial"/>
        </w:rPr>
        <w:t>ANDRAGOŠKI CENTER REPUBLIKE SLOVENIJE, Ulica Ambrožiča Novljana 5, 1000 Ljubljana</w:t>
      </w:r>
      <w:r w:rsidRPr="758B4900" w:rsidR="009F7E69">
        <w:rPr>
          <w:rFonts w:cs="Arial"/>
        </w:rPr>
        <w:t>,</w:t>
      </w:r>
    </w:p>
    <w:p w:rsidRPr="00B51FFB" w:rsidR="009F7E69" w:rsidP="009F7E69" w:rsidRDefault="009F7E69" w14:paraId="1D561581" w14:textId="2A1CC358">
      <w:pPr>
        <w:rPr>
          <w:rFonts w:cs="Arial"/>
          <w:color w:val="000000" w:themeColor="text1"/>
        </w:rPr>
      </w:pPr>
      <w:r w:rsidRPr="758B4900">
        <w:rPr>
          <w:rFonts w:cs="Arial"/>
        </w:rPr>
        <w:t>ki ga zastopa direktor/-ica</w:t>
      </w:r>
      <w:r w:rsidRPr="758B4900" w:rsidR="00B51FFB">
        <w:rPr>
          <w:rFonts w:cs="Arial"/>
        </w:rPr>
        <w:t xml:space="preserve"> dr. Nataša Potočnik</w:t>
      </w:r>
    </w:p>
    <w:p w:rsidRPr="00B51FFB" w:rsidR="009F7E69" w:rsidP="009F7E69" w:rsidRDefault="009F7E69" w14:paraId="0A83BCF9" w14:textId="7FE255C6">
      <w:pPr>
        <w:rPr>
          <w:rFonts w:cs="Arial"/>
        </w:rPr>
      </w:pPr>
      <w:r w:rsidRPr="758B4900">
        <w:rPr>
          <w:rFonts w:cs="Arial"/>
        </w:rPr>
        <w:t xml:space="preserve">ID za DDV: SI </w:t>
      </w:r>
      <w:r w:rsidRPr="758B4900" w:rsidR="00B51FFB">
        <w:rPr>
          <w:rFonts w:cs="Arial"/>
        </w:rPr>
        <w:t>54646499</w:t>
      </w:r>
    </w:p>
    <w:p w:rsidRPr="00B51FFB" w:rsidR="009F7E69" w:rsidP="009F7E69" w:rsidRDefault="009F7E69" w14:paraId="7AF55E64" w14:textId="5E134FC0">
      <w:pPr>
        <w:rPr>
          <w:rFonts w:cs="Arial"/>
        </w:rPr>
      </w:pPr>
      <w:r w:rsidRPr="758B4900">
        <w:rPr>
          <w:rFonts w:cs="Arial"/>
        </w:rPr>
        <w:t xml:space="preserve">Matična številka: </w:t>
      </w:r>
      <w:r w:rsidRPr="758B4900" w:rsidR="00B51FFB">
        <w:rPr>
          <w:rFonts w:cs="Arial"/>
        </w:rPr>
        <w:t>5523192000</w:t>
      </w:r>
    </w:p>
    <w:p w:rsidRPr="00B51FFB" w:rsidR="009F7E69" w:rsidP="009F7E69" w:rsidRDefault="009F7E69" w14:paraId="32331C8A" w14:textId="77777777">
      <w:pPr>
        <w:rPr>
          <w:rFonts w:asciiTheme="minorHAnsi" w:hAnsiTheme="minorHAnsi" w:cstheme="minorBidi"/>
        </w:rPr>
      </w:pPr>
      <w:r w:rsidRPr="758B4900">
        <w:rPr>
          <w:rFonts w:asciiTheme="minorHAnsi" w:hAnsiTheme="minorHAnsi" w:cstheme="minorBidi"/>
        </w:rPr>
        <w:t>(v nadaljevanju: naročnik)</w:t>
      </w:r>
    </w:p>
    <w:p w:rsidRPr="004B4730" w:rsidR="009F7E69" w:rsidP="009F7E69" w:rsidRDefault="009F7E69" w14:paraId="6DDA977F" w14:textId="77777777">
      <w:pPr>
        <w:rPr>
          <w:rFonts w:asciiTheme="minorHAnsi" w:hAnsiTheme="minorHAnsi" w:cstheme="minorHAnsi"/>
        </w:rPr>
      </w:pPr>
    </w:p>
    <w:p w:rsidRPr="004B4730" w:rsidR="009F7E69" w:rsidP="009F7E69" w:rsidRDefault="009F7E69" w14:paraId="75F2DA45" w14:textId="77777777">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rsidRPr="004B4730" w:rsidR="009F7E69" w:rsidP="009F7E69" w:rsidRDefault="009F7E69" w14:paraId="00AC8214" w14:textId="77777777">
      <w:pPr>
        <w:rPr>
          <w:rFonts w:asciiTheme="minorHAnsi" w:hAnsiTheme="minorHAnsi" w:cstheme="minorHAnsi"/>
        </w:rPr>
      </w:pPr>
    </w:p>
    <w:p w:rsidRPr="004B4730" w:rsidR="009F7E69" w:rsidP="009F7E69" w:rsidRDefault="009F7E69" w14:paraId="7506FA3A" w14:textId="77777777">
      <w:pPr>
        <w:rPr>
          <w:rFonts w:asciiTheme="minorHAnsi" w:hAnsiTheme="minorHAnsi" w:cstheme="minorHAnsi"/>
        </w:rPr>
      </w:pPr>
      <w:r w:rsidRPr="004B4730">
        <w:rPr>
          <w:rFonts w:asciiTheme="minorHAnsi" w:hAnsiTheme="minorHAnsi" w:cstheme="minorHAnsi"/>
          <w:b/>
        </w:rPr>
        <w:t>IZVAJALEC:</w:t>
      </w:r>
    </w:p>
    <w:p w:rsidRPr="004B4730" w:rsidR="009F7E69" w:rsidP="009F7E69" w:rsidRDefault="009F7E69" w14:paraId="27BA6F6B" w14:textId="77777777">
      <w:pPr>
        <w:rPr>
          <w:rFonts w:asciiTheme="minorHAnsi" w:hAnsiTheme="minorHAnsi" w:cstheme="minorHAnsi"/>
        </w:rPr>
      </w:pPr>
      <w:r w:rsidRPr="004B4730">
        <w:rPr>
          <w:rFonts w:asciiTheme="minorHAnsi" w:hAnsiTheme="minorHAnsi" w:cstheme="minorHAnsi"/>
        </w:rPr>
        <w:t>………………………………………………</w:t>
      </w:r>
    </w:p>
    <w:p w:rsidRPr="004B4730" w:rsidR="009F7E69" w:rsidP="009F7E69" w:rsidRDefault="009F7E69" w14:paraId="365133EA" w14:textId="77777777">
      <w:pPr>
        <w:rPr>
          <w:rFonts w:asciiTheme="minorHAnsi" w:hAnsiTheme="minorHAnsi" w:cstheme="minorHAnsi"/>
        </w:rPr>
      </w:pPr>
      <w:r w:rsidRPr="004B4730">
        <w:rPr>
          <w:rFonts w:asciiTheme="minorHAnsi" w:hAnsiTheme="minorHAnsi" w:cstheme="minorHAnsi"/>
        </w:rPr>
        <w:t>ki ga zastopa direktor  ……………………</w:t>
      </w:r>
    </w:p>
    <w:p w:rsidRPr="004B4730" w:rsidR="009F7E69" w:rsidP="009F7E69" w:rsidRDefault="009F7E69" w14:paraId="64415BE4" w14:textId="77777777">
      <w:pPr>
        <w:rPr>
          <w:rFonts w:asciiTheme="minorHAnsi" w:hAnsiTheme="minorHAnsi" w:cstheme="minorHAnsi"/>
        </w:rPr>
      </w:pPr>
      <w:r w:rsidRPr="004B4730">
        <w:rPr>
          <w:rFonts w:asciiTheme="minorHAnsi" w:hAnsiTheme="minorHAnsi" w:cstheme="minorHAnsi"/>
        </w:rPr>
        <w:t>ID za DDV: SI  …………………………….</w:t>
      </w:r>
    </w:p>
    <w:p w:rsidRPr="004B4730" w:rsidR="009F7E69" w:rsidP="009F7E69" w:rsidRDefault="009F7E69" w14:paraId="3A6F2966" w14:textId="77777777">
      <w:pPr>
        <w:rPr>
          <w:rFonts w:asciiTheme="minorHAnsi" w:hAnsiTheme="minorHAnsi" w:cstheme="minorHAnsi"/>
        </w:rPr>
      </w:pPr>
      <w:r w:rsidRPr="004B4730">
        <w:rPr>
          <w:rFonts w:asciiTheme="minorHAnsi" w:hAnsiTheme="minorHAnsi" w:cstheme="minorHAnsi"/>
        </w:rPr>
        <w:t>Matična številka:…………………………...</w:t>
      </w:r>
    </w:p>
    <w:p w:rsidRPr="004B4730" w:rsidR="009F7E69" w:rsidP="009F7E69" w:rsidRDefault="009F7E69" w14:paraId="5593F34A" w14:textId="77777777">
      <w:pPr>
        <w:rPr>
          <w:rFonts w:asciiTheme="minorHAnsi" w:hAnsiTheme="minorHAnsi" w:cstheme="minorHAnsi"/>
        </w:rPr>
      </w:pPr>
      <w:r w:rsidRPr="004B4730">
        <w:rPr>
          <w:rFonts w:asciiTheme="minorHAnsi" w:hAnsiTheme="minorHAnsi" w:cstheme="minorHAnsi"/>
        </w:rPr>
        <w:t>(v nadaljevanju: izvajalec)</w:t>
      </w:r>
    </w:p>
    <w:p w:rsidR="009F7E69" w:rsidP="009F7E69" w:rsidRDefault="009F7E69" w14:paraId="27E9316E" w14:textId="77777777">
      <w:pPr>
        <w:rPr>
          <w:rFonts w:asciiTheme="minorHAnsi" w:hAnsiTheme="minorHAnsi" w:cstheme="minorHAnsi"/>
        </w:rPr>
      </w:pPr>
    </w:p>
    <w:p w:rsidRPr="004B4730" w:rsidR="009F7E69" w:rsidP="009F7E69" w:rsidRDefault="009F7E69" w14:paraId="381A10BE" w14:textId="77777777">
      <w:pPr>
        <w:rPr>
          <w:rFonts w:asciiTheme="minorHAnsi" w:hAnsiTheme="minorHAnsi" w:cstheme="minorHAnsi"/>
        </w:rPr>
      </w:pPr>
      <w:r w:rsidRPr="004B4730">
        <w:rPr>
          <w:rFonts w:asciiTheme="minorHAnsi" w:hAnsiTheme="minorHAnsi" w:cstheme="minorHAnsi"/>
        </w:rPr>
        <w:t>kot sledi:</w:t>
      </w:r>
    </w:p>
    <w:p w:rsidRPr="004B4730" w:rsidR="009F7E69" w:rsidP="009F7E69" w:rsidRDefault="009F7E69" w14:paraId="5B012350" w14:textId="77777777">
      <w:pPr>
        <w:rPr>
          <w:rFonts w:asciiTheme="minorHAnsi" w:hAnsiTheme="minorHAnsi" w:cstheme="minorHAnsi"/>
          <w:b/>
        </w:rPr>
        <w:sectPr w:rsidRPr="004B4730" w:rsidR="009F7E69" w:rsidSect="00D13CDE">
          <w:headerReference w:type="default" r:id="rId11"/>
          <w:footerReference w:type="default" r:id="rId12"/>
          <w:headerReference w:type="first" r:id="rId13"/>
          <w:footerReference w:type="first" r:id="rId14"/>
          <w:pgSz w:w="11906" w:h="16838" w:orient="portrait"/>
          <w:pgMar w:top="1418" w:right="1418" w:bottom="1418" w:left="1418" w:header="709" w:footer="709" w:gutter="0"/>
          <w:cols w:space="708"/>
          <w:titlePg/>
          <w:docGrid w:linePitch="360"/>
        </w:sectPr>
      </w:pPr>
    </w:p>
    <w:sdt>
      <w:sdtPr>
        <w:rPr>
          <w:rFonts w:eastAsia="Times New Roman" w:asciiTheme="minorHAnsi" w:hAnsiTheme="minorHAnsi" w:cstheme="minorHAnsi"/>
          <w:b w:val="0"/>
          <w:bCs w:val="0"/>
          <w:color w:val="auto"/>
          <w:sz w:val="22"/>
          <w:szCs w:val="22"/>
        </w:rPr>
        <w:id w:val="711842468"/>
        <w:docPartObj>
          <w:docPartGallery w:val="Table of Contents"/>
          <w:docPartUnique/>
        </w:docPartObj>
      </w:sdtPr>
      <w:sdtContent>
        <w:p w:rsidRPr="00176577" w:rsidR="00F3514D" w:rsidP="000A775C" w:rsidRDefault="00F3514D" w14:paraId="7474B3EB" w14:textId="77777777">
          <w:pPr>
            <w:pStyle w:val="NaslovTOC"/>
            <w:spacing w:line="240" w:lineRule="auto"/>
            <w:rPr>
              <w:rFonts w:asciiTheme="minorHAnsi" w:hAnsiTheme="minorHAnsi" w:cstheme="minorHAnsi"/>
            </w:rPr>
          </w:pPr>
          <w:r w:rsidRPr="00176577">
            <w:rPr>
              <w:rFonts w:asciiTheme="minorHAnsi" w:hAnsiTheme="minorHAnsi" w:cstheme="minorHAnsi"/>
            </w:rPr>
            <w:t>Vsebina</w:t>
          </w:r>
        </w:p>
        <w:p w:rsidR="009F7E69" w:rsidRDefault="00F3514D" w14:paraId="0E9FD4B8" w14:textId="51970587">
          <w:pPr>
            <w:pStyle w:val="Kazalovsebine1"/>
            <w:tabs>
              <w:tab w:val="right" w:leader="dot" w:pos="9060"/>
            </w:tabs>
            <w:rPr>
              <w:rFonts w:asciiTheme="minorHAnsi" w:hAnsiTheme="minorHAnsi" w:eastAsiaTheme="minorEastAsia"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history="1" w:anchor="_Toc154133888">
            <w:r w:rsidRPr="005E3650" w:rsidR="009F7E69">
              <w:rPr>
                <w:rStyle w:val="Hiperpovezava"/>
                <w:noProof/>
              </w:rPr>
              <w:t>UVODNA DOLOČILA</w:t>
            </w:r>
            <w:r w:rsidR="009F7E69">
              <w:rPr>
                <w:noProof/>
                <w:webHidden/>
              </w:rPr>
              <w:tab/>
            </w:r>
            <w:r w:rsidR="009F7E69">
              <w:rPr>
                <w:noProof/>
                <w:webHidden/>
              </w:rPr>
              <w:fldChar w:fldCharType="begin"/>
            </w:r>
            <w:r w:rsidR="009F7E69">
              <w:rPr>
                <w:noProof/>
                <w:webHidden/>
              </w:rPr>
              <w:instrText xml:space="preserve"> PAGEREF _Toc154133888 \h </w:instrText>
            </w:r>
            <w:r w:rsidR="009F7E69">
              <w:rPr>
                <w:noProof/>
                <w:webHidden/>
              </w:rPr>
            </w:r>
            <w:r w:rsidR="009F7E69">
              <w:rPr>
                <w:noProof/>
                <w:webHidden/>
              </w:rPr>
              <w:fldChar w:fldCharType="separate"/>
            </w:r>
            <w:r w:rsidR="009F7E69">
              <w:rPr>
                <w:noProof/>
                <w:webHidden/>
              </w:rPr>
              <w:t>3</w:t>
            </w:r>
            <w:r w:rsidR="009F7E69">
              <w:rPr>
                <w:noProof/>
                <w:webHidden/>
              </w:rPr>
              <w:fldChar w:fldCharType="end"/>
            </w:r>
          </w:hyperlink>
        </w:p>
        <w:p w:rsidR="009F7E69" w:rsidRDefault="00000000" w14:paraId="24B04BBF" w14:textId="7343C224">
          <w:pPr>
            <w:pStyle w:val="Kazalovsebine1"/>
            <w:tabs>
              <w:tab w:val="right" w:leader="dot" w:pos="9060"/>
            </w:tabs>
            <w:rPr>
              <w:rFonts w:asciiTheme="minorHAnsi" w:hAnsiTheme="minorHAnsi" w:eastAsiaTheme="minorEastAsia" w:cstheme="minorBidi"/>
              <w:noProof/>
            </w:rPr>
          </w:pPr>
          <w:hyperlink w:history="1" w:anchor="_Toc154133889">
            <w:r w:rsidRPr="005E3650" w:rsidR="009F7E69">
              <w:rPr>
                <w:rStyle w:val="Hiperpovezava"/>
                <w:noProof/>
              </w:rPr>
              <w:t>SPLOŠNE DOLOČBE</w:t>
            </w:r>
            <w:r w:rsidR="009F7E69">
              <w:rPr>
                <w:noProof/>
                <w:webHidden/>
              </w:rPr>
              <w:tab/>
            </w:r>
            <w:r w:rsidR="009F7E69">
              <w:rPr>
                <w:noProof/>
                <w:webHidden/>
              </w:rPr>
              <w:fldChar w:fldCharType="begin"/>
            </w:r>
            <w:r w:rsidR="009F7E69">
              <w:rPr>
                <w:noProof/>
                <w:webHidden/>
              </w:rPr>
              <w:instrText xml:space="preserve"> PAGEREF _Toc154133889 \h </w:instrText>
            </w:r>
            <w:r w:rsidR="009F7E69">
              <w:rPr>
                <w:noProof/>
                <w:webHidden/>
              </w:rPr>
            </w:r>
            <w:r w:rsidR="009F7E69">
              <w:rPr>
                <w:noProof/>
                <w:webHidden/>
              </w:rPr>
              <w:fldChar w:fldCharType="separate"/>
            </w:r>
            <w:r w:rsidR="009F7E69">
              <w:rPr>
                <w:noProof/>
                <w:webHidden/>
              </w:rPr>
              <w:t>3</w:t>
            </w:r>
            <w:r w:rsidR="009F7E69">
              <w:rPr>
                <w:noProof/>
                <w:webHidden/>
              </w:rPr>
              <w:fldChar w:fldCharType="end"/>
            </w:r>
          </w:hyperlink>
        </w:p>
        <w:p w:rsidR="009F7E69" w:rsidRDefault="00000000" w14:paraId="1A569B02" w14:textId="54A0D775">
          <w:pPr>
            <w:pStyle w:val="Kazalovsebine1"/>
            <w:tabs>
              <w:tab w:val="right" w:leader="dot" w:pos="9060"/>
            </w:tabs>
            <w:rPr>
              <w:rFonts w:asciiTheme="minorHAnsi" w:hAnsiTheme="minorHAnsi" w:eastAsiaTheme="minorEastAsia" w:cstheme="minorBidi"/>
              <w:noProof/>
            </w:rPr>
          </w:pPr>
          <w:hyperlink w:history="1" w:anchor="_Toc154133890">
            <w:r w:rsidRPr="005E3650" w:rsidR="009F7E69">
              <w:rPr>
                <w:rStyle w:val="Hiperpovezava"/>
                <w:noProof/>
              </w:rPr>
              <w:t>PREDMET POGODBE</w:t>
            </w:r>
            <w:r w:rsidR="009F7E69">
              <w:rPr>
                <w:noProof/>
                <w:webHidden/>
              </w:rPr>
              <w:tab/>
            </w:r>
            <w:r w:rsidR="009F7E69">
              <w:rPr>
                <w:noProof/>
                <w:webHidden/>
              </w:rPr>
              <w:fldChar w:fldCharType="begin"/>
            </w:r>
            <w:r w:rsidR="009F7E69">
              <w:rPr>
                <w:noProof/>
                <w:webHidden/>
              </w:rPr>
              <w:instrText xml:space="preserve"> PAGEREF _Toc154133890 \h </w:instrText>
            </w:r>
            <w:r w:rsidR="009F7E69">
              <w:rPr>
                <w:noProof/>
                <w:webHidden/>
              </w:rPr>
            </w:r>
            <w:r w:rsidR="009F7E69">
              <w:rPr>
                <w:noProof/>
                <w:webHidden/>
              </w:rPr>
              <w:fldChar w:fldCharType="separate"/>
            </w:r>
            <w:r w:rsidR="009F7E69">
              <w:rPr>
                <w:noProof/>
                <w:webHidden/>
              </w:rPr>
              <w:t>3</w:t>
            </w:r>
            <w:r w:rsidR="009F7E69">
              <w:rPr>
                <w:noProof/>
                <w:webHidden/>
              </w:rPr>
              <w:fldChar w:fldCharType="end"/>
            </w:r>
          </w:hyperlink>
        </w:p>
        <w:p w:rsidR="009F7E69" w:rsidRDefault="00000000" w14:paraId="07854D2F" w14:textId="7ED689EA">
          <w:pPr>
            <w:pStyle w:val="Kazalovsebine1"/>
            <w:tabs>
              <w:tab w:val="right" w:leader="dot" w:pos="9060"/>
            </w:tabs>
            <w:rPr>
              <w:rFonts w:asciiTheme="minorHAnsi" w:hAnsiTheme="minorHAnsi" w:eastAsiaTheme="minorEastAsia" w:cstheme="minorBidi"/>
              <w:noProof/>
            </w:rPr>
          </w:pPr>
          <w:hyperlink w:history="1" w:anchor="_Toc154133891">
            <w:r w:rsidRPr="005E3650" w:rsidR="009F7E69">
              <w:rPr>
                <w:rStyle w:val="Hiperpovezava"/>
                <w:noProof/>
              </w:rPr>
              <w:t>PODIZVAJALCI</w:t>
            </w:r>
            <w:r w:rsidR="009F7E69">
              <w:rPr>
                <w:noProof/>
                <w:webHidden/>
              </w:rPr>
              <w:tab/>
            </w:r>
            <w:r w:rsidR="009F7E69">
              <w:rPr>
                <w:noProof/>
                <w:webHidden/>
              </w:rPr>
              <w:fldChar w:fldCharType="begin"/>
            </w:r>
            <w:r w:rsidR="009F7E69">
              <w:rPr>
                <w:noProof/>
                <w:webHidden/>
              </w:rPr>
              <w:instrText xml:space="preserve"> PAGEREF _Toc154133891 \h </w:instrText>
            </w:r>
            <w:r w:rsidR="009F7E69">
              <w:rPr>
                <w:noProof/>
                <w:webHidden/>
              </w:rPr>
            </w:r>
            <w:r w:rsidR="009F7E69">
              <w:rPr>
                <w:noProof/>
                <w:webHidden/>
              </w:rPr>
              <w:fldChar w:fldCharType="separate"/>
            </w:r>
            <w:r w:rsidR="009F7E69">
              <w:rPr>
                <w:noProof/>
                <w:webHidden/>
              </w:rPr>
              <w:t>3</w:t>
            </w:r>
            <w:r w:rsidR="009F7E69">
              <w:rPr>
                <w:noProof/>
                <w:webHidden/>
              </w:rPr>
              <w:fldChar w:fldCharType="end"/>
            </w:r>
          </w:hyperlink>
        </w:p>
        <w:p w:rsidR="009F7E69" w:rsidRDefault="00000000" w14:paraId="1FEEB30E" w14:textId="2C117A7F">
          <w:pPr>
            <w:pStyle w:val="Kazalovsebine1"/>
            <w:tabs>
              <w:tab w:val="right" w:leader="dot" w:pos="9060"/>
            </w:tabs>
            <w:rPr>
              <w:rFonts w:asciiTheme="minorHAnsi" w:hAnsiTheme="minorHAnsi" w:eastAsiaTheme="minorEastAsia" w:cstheme="minorBidi"/>
              <w:noProof/>
            </w:rPr>
          </w:pPr>
          <w:hyperlink w:history="1" w:anchor="_Toc154133892">
            <w:r w:rsidRPr="005E3650" w:rsidR="009F7E69">
              <w:rPr>
                <w:rStyle w:val="Hiperpovezava"/>
                <w:rFonts w:cstheme="minorHAnsi"/>
                <w:noProof/>
              </w:rPr>
              <w:t>POGODBENI ROK</w:t>
            </w:r>
            <w:r w:rsidR="009F7E69">
              <w:rPr>
                <w:noProof/>
                <w:webHidden/>
              </w:rPr>
              <w:tab/>
            </w:r>
            <w:r w:rsidR="009F7E69">
              <w:rPr>
                <w:noProof/>
                <w:webHidden/>
              </w:rPr>
              <w:fldChar w:fldCharType="begin"/>
            </w:r>
            <w:r w:rsidR="009F7E69">
              <w:rPr>
                <w:noProof/>
                <w:webHidden/>
              </w:rPr>
              <w:instrText xml:space="preserve"> PAGEREF _Toc154133892 \h </w:instrText>
            </w:r>
            <w:r w:rsidR="009F7E69">
              <w:rPr>
                <w:noProof/>
                <w:webHidden/>
              </w:rPr>
            </w:r>
            <w:r w:rsidR="009F7E69">
              <w:rPr>
                <w:noProof/>
                <w:webHidden/>
              </w:rPr>
              <w:fldChar w:fldCharType="separate"/>
            </w:r>
            <w:r w:rsidR="009F7E69">
              <w:rPr>
                <w:noProof/>
                <w:webHidden/>
              </w:rPr>
              <w:t>4</w:t>
            </w:r>
            <w:r w:rsidR="009F7E69">
              <w:rPr>
                <w:noProof/>
                <w:webHidden/>
              </w:rPr>
              <w:fldChar w:fldCharType="end"/>
            </w:r>
          </w:hyperlink>
        </w:p>
        <w:p w:rsidR="009F7E69" w:rsidRDefault="00000000" w14:paraId="2357F5A8" w14:textId="095E86EC">
          <w:pPr>
            <w:pStyle w:val="Kazalovsebine1"/>
            <w:tabs>
              <w:tab w:val="right" w:leader="dot" w:pos="9060"/>
            </w:tabs>
            <w:rPr>
              <w:rFonts w:asciiTheme="minorHAnsi" w:hAnsiTheme="minorHAnsi" w:eastAsiaTheme="minorEastAsia" w:cstheme="minorBidi"/>
              <w:noProof/>
            </w:rPr>
          </w:pPr>
          <w:hyperlink w:history="1" w:anchor="_Toc154133893">
            <w:r w:rsidRPr="005E3650" w:rsidR="009F7E69">
              <w:rPr>
                <w:rStyle w:val="Hiperpovezava"/>
                <w:rFonts w:cstheme="minorHAnsi"/>
                <w:noProof/>
              </w:rPr>
              <w:t>IZVAJANJE STORITVE</w:t>
            </w:r>
            <w:r w:rsidR="009F7E69">
              <w:rPr>
                <w:noProof/>
                <w:webHidden/>
              </w:rPr>
              <w:tab/>
            </w:r>
            <w:r w:rsidR="009F7E69">
              <w:rPr>
                <w:noProof/>
                <w:webHidden/>
              </w:rPr>
              <w:fldChar w:fldCharType="begin"/>
            </w:r>
            <w:r w:rsidR="009F7E69">
              <w:rPr>
                <w:noProof/>
                <w:webHidden/>
              </w:rPr>
              <w:instrText xml:space="preserve"> PAGEREF _Toc154133893 \h </w:instrText>
            </w:r>
            <w:r w:rsidR="009F7E69">
              <w:rPr>
                <w:noProof/>
                <w:webHidden/>
              </w:rPr>
            </w:r>
            <w:r w:rsidR="009F7E69">
              <w:rPr>
                <w:noProof/>
                <w:webHidden/>
              </w:rPr>
              <w:fldChar w:fldCharType="separate"/>
            </w:r>
            <w:r w:rsidR="009F7E69">
              <w:rPr>
                <w:noProof/>
                <w:webHidden/>
              </w:rPr>
              <w:t>5</w:t>
            </w:r>
            <w:r w:rsidR="009F7E69">
              <w:rPr>
                <w:noProof/>
                <w:webHidden/>
              </w:rPr>
              <w:fldChar w:fldCharType="end"/>
            </w:r>
          </w:hyperlink>
        </w:p>
        <w:p w:rsidR="009F7E69" w:rsidRDefault="00000000" w14:paraId="0077F225" w14:textId="3DBAE68B">
          <w:pPr>
            <w:pStyle w:val="Kazalovsebine1"/>
            <w:tabs>
              <w:tab w:val="right" w:leader="dot" w:pos="9060"/>
            </w:tabs>
            <w:rPr>
              <w:rFonts w:asciiTheme="minorHAnsi" w:hAnsiTheme="minorHAnsi" w:eastAsiaTheme="minorEastAsia" w:cstheme="minorBidi"/>
              <w:noProof/>
            </w:rPr>
          </w:pPr>
          <w:hyperlink w:history="1" w:anchor="_Toc154133894">
            <w:r w:rsidRPr="005E3650" w:rsidR="009F7E69">
              <w:rPr>
                <w:rStyle w:val="Hiperpovezava"/>
                <w:rFonts w:cstheme="minorHAnsi"/>
                <w:noProof/>
              </w:rPr>
              <w:t>POGODBENA VREDNOST, CENE IN PLAČILNI POGOJI</w:t>
            </w:r>
            <w:r w:rsidR="009F7E69">
              <w:rPr>
                <w:noProof/>
                <w:webHidden/>
              </w:rPr>
              <w:tab/>
            </w:r>
            <w:r w:rsidR="009F7E69">
              <w:rPr>
                <w:noProof/>
                <w:webHidden/>
              </w:rPr>
              <w:fldChar w:fldCharType="begin"/>
            </w:r>
            <w:r w:rsidR="009F7E69">
              <w:rPr>
                <w:noProof/>
                <w:webHidden/>
              </w:rPr>
              <w:instrText xml:space="preserve"> PAGEREF _Toc154133894 \h </w:instrText>
            </w:r>
            <w:r w:rsidR="009F7E69">
              <w:rPr>
                <w:noProof/>
                <w:webHidden/>
              </w:rPr>
            </w:r>
            <w:r w:rsidR="009F7E69">
              <w:rPr>
                <w:noProof/>
                <w:webHidden/>
              </w:rPr>
              <w:fldChar w:fldCharType="separate"/>
            </w:r>
            <w:r w:rsidR="009F7E69">
              <w:rPr>
                <w:noProof/>
                <w:webHidden/>
              </w:rPr>
              <w:t>8</w:t>
            </w:r>
            <w:r w:rsidR="009F7E69">
              <w:rPr>
                <w:noProof/>
                <w:webHidden/>
              </w:rPr>
              <w:fldChar w:fldCharType="end"/>
            </w:r>
          </w:hyperlink>
        </w:p>
        <w:p w:rsidR="009F7E69" w:rsidRDefault="00000000" w14:paraId="14912D31" w14:textId="0D24D3BE">
          <w:pPr>
            <w:pStyle w:val="Kazalovsebine1"/>
            <w:tabs>
              <w:tab w:val="right" w:leader="dot" w:pos="9060"/>
            </w:tabs>
            <w:rPr>
              <w:rFonts w:asciiTheme="minorHAnsi" w:hAnsiTheme="minorHAnsi" w:eastAsiaTheme="minorEastAsia" w:cstheme="minorBidi"/>
              <w:noProof/>
            </w:rPr>
          </w:pPr>
          <w:hyperlink w:history="1" w:anchor="_Toc154133895">
            <w:r w:rsidRPr="005E3650" w:rsidR="009F7E69">
              <w:rPr>
                <w:rStyle w:val="Hiperpovezava"/>
                <w:noProof/>
              </w:rPr>
              <w:t>OBVEZNOSTI POGODBENIH STRANK</w:t>
            </w:r>
            <w:r w:rsidR="009F7E69">
              <w:rPr>
                <w:noProof/>
                <w:webHidden/>
              </w:rPr>
              <w:tab/>
            </w:r>
            <w:r w:rsidR="009F7E69">
              <w:rPr>
                <w:noProof/>
                <w:webHidden/>
              </w:rPr>
              <w:fldChar w:fldCharType="begin"/>
            </w:r>
            <w:r w:rsidR="009F7E69">
              <w:rPr>
                <w:noProof/>
                <w:webHidden/>
              </w:rPr>
              <w:instrText xml:space="preserve"> PAGEREF _Toc154133895 \h </w:instrText>
            </w:r>
            <w:r w:rsidR="009F7E69">
              <w:rPr>
                <w:noProof/>
                <w:webHidden/>
              </w:rPr>
            </w:r>
            <w:r w:rsidR="009F7E69">
              <w:rPr>
                <w:noProof/>
                <w:webHidden/>
              </w:rPr>
              <w:fldChar w:fldCharType="separate"/>
            </w:r>
            <w:r w:rsidR="009F7E69">
              <w:rPr>
                <w:noProof/>
                <w:webHidden/>
              </w:rPr>
              <w:t>10</w:t>
            </w:r>
            <w:r w:rsidR="009F7E69">
              <w:rPr>
                <w:noProof/>
                <w:webHidden/>
              </w:rPr>
              <w:fldChar w:fldCharType="end"/>
            </w:r>
          </w:hyperlink>
        </w:p>
        <w:p w:rsidR="009F7E69" w:rsidRDefault="00000000" w14:paraId="207F69AD" w14:textId="0A6DA353">
          <w:pPr>
            <w:pStyle w:val="Kazalovsebine1"/>
            <w:tabs>
              <w:tab w:val="right" w:leader="dot" w:pos="9060"/>
            </w:tabs>
            <w:rPr>
              <w:rFonts w:asciiTheme="minorHAnsi" w:hAnsiTheme="minorHAnsi" w:eastAsiaTheme="minorEastAsia" w:cstheme="minorBidi"/>
              <w:noProof/>
            </w:rPr>
          </w:pPr>
          <w:hyperlink w:history="1" w:anchor="_Toc154133896">
            <w:r w:rsidRPr="005E3650" w:rsidR="009F7E69">
              <w:rPr>
                <w:rStyle w:val="Hiperpovezava"/>
                <w:rFonts w:cstheme="minorHAnsi"/>
                <w:noProof/>
              </w:rPr>
              <w:t>FINANČNO ZAVAROVANJE ZA DOBRO IZVEDBO POGODBENIH OBVEZNOSTI</w:t>
            </w:r>
            <w:r w:rsidR="009F7E69">
              <w:rPr>
                <w:noProof/>
                <w:webHidden/>
              </w:rPr>
              <w:tab/>
            </w:r>
            <w:r w:rsidR="009F7E69">
              <w:rPr>
                <w:noProof/>
                <w:webHidden/>
              </w:rPr>
              <w:fldChar w:fldCharType="begin"/>
            </w:r>
            <w:r w:rsidR="009F7E69">
              <w:rPr>
                <w:noProof/>
                <w:webHidden/>
              </w:rPr>
              <w:instrText xml:space="preserve"> PAGEREF _Toc154133896 \h </w:instrText>
            </w:r>
            <w:r w:rsidR="009F7E69">
              <w:rPr>
                <w:noProof/>
                <w:webHidden/>
              </w:rPr>
            </w:r>
            <w:r w:rsidR="009F7E69">
              <w:rPr>
                <w:noProof/>
                <w:webHidden/>
              </w:rPr>
              <w:fldChar w:fldCharType="separate"/>
            </w:r>
            <w:r w:rsidR="009F7E69">
              <w:rPr>
                <w:noProof/>
                <w:webHidden/>
              </w:rPr>
              <w:t>11</w:t>
            </w:r>
            <w:r w:rsidR="009F7E69">
              <w:rPr>
                <w:noProof/>
                <w:webHidden/>
              </w:rPr>
              <w:fldChar w:fldCharType="end"/>
            </w:r>
          </w:hyperlink>
        </w:p>
        <w:p w:rsidR="009F7E69" w:rsidRDefault="00000000" w14:paraId="5305CBA7" w14:textId="4FDE5179">
          <w:pPr>
            <w:pStyle w:val="Kazalovsebine1"/>
            <w:tabs>
              <w:tab w:val="right" w:leader="dot" w:pos="9060"/>
            </w:tabs>
            <w:rPr>
              <w:rFonts w:asciiTheme="minorHAnsi" w:hAnsiTheme="minorHAnsi" w:eastAsiaTheme="minorEastAsia" w:cstheme="minorBidi"/>
              <w:noProof/>
            </w:rPr>
          </w:pPr>
          <w:hyperlink w:history="1" w:anchor="_Toc154133897">
            <w:r w:rsidRPr="005E3650" w:rsidR="009F7E69">
              <w:rPr>
                <w:rStyle w:val="Hiperpovezava"/>
                <w:rFonts w:cstheme="minorHAnsi"/>
                <w:noProof/>
              </w:rPr>
              <w:t>ZAVAROVANJE</w:t>
            </w:r>
            <w:r w:rsidR="009F7E69">
              <w:rPr>
                <w:noProof/>
                <w:webHidden/>
              </w:rPr>
              <w:tab/>
            </w:r>
            <w:r w:rsidR="009F7E69">
              <w:rPr>
                <w:noProof/>
                <w:webHidden/>
              </w:rPr>
              <w:fldChar w:fldCharType="begin"/>
            </w:r>
            <w:r w:rsidR="009F7E69">
              <w:rPr>
                <w:noProof/>
                <w:webHidden/>
              </w:rPr>
              <w:instrText xml:space="preserve"> PAGEREF _Toc154133897 \h </w:instrText>
            </w:r>
            <w:r w:rsidR="009F7E69">
              <w:rPr>
                <w:noProof/>
                <w:webHidden/>
              </w:rPr>
            </w:r>
            <w:r w:rsidR="009F7E69">
              <w:rPr>
                <w:noProof/>
                <w:webHidden/>
              </w:rPr>
              <w:fldChar w:fldCharType="separate"/>
            </w:r>
            <w:r w:rsidR="009F7E69">
              <w:rPr>
                <w:noProof/>
                <w:webHidden/>
              </w:rPr>
              <w:t>12</w:t>
            </w:r>
            <w:r w:rsidR="009F7E69">
              <w:rPr>
                <w:noProof/>
                <w:webHidden/>
              </w:rPr>
              <w:fldChar w:fldCharType="end"/>
            </w:r>
          </w:hyperlink>
        </w:p>
        <w:p w:rsidR="009F7E69" w:rsidRDefault="00000000" w14:paraId="2062B7E6" w14:textId="67C96726">
          <w:pPr>
            <w:pStyle w:val="Kazalovsebine1"/>
            <w:tabs>
              <w:tab w:val="right" w:leader="dot" w:pos="9060"/>
            </w:tabs>
            <w:rPr>
              <w:rFonts w:asciiTheme="minorHAnsi" w:hAnsiTheme="minorHAnsi" w:eastAsiaTheme="minorEastAsia" w:cstheme="minorBidi"/>
              <w:noProof/>
            </w:rPr>
          </w:pPr>
          <w:hyperlink w:history="1" w:anchor="_Toc154133898">
            <w:r w:rsidRPr="005E3650" w:rsidR="009F7E69">
              <w:rPr>
                <w:rStyle w:val="Hiperpovezava"/>
                <w:noProof/>
              </w:rPr>
              <w:t>POGODBENA KAZEN</w:t>
            </w:r>
            <w:r w:rsidR="009F7E69">
              <w:rPr>
                <w:noProof/>
                <w:webHidden/>
              </w:rPr>
              <w:tab/>
            </w:r>
            <w:r w:rsidR="009F7E69">
              <w:rPr>
                <w:noProof/>
                <w:webHidden/>
              </w:rPr>
              <w:fldChar w:fldCharType="begin"/>
            </w:r>
            <w:r w:rsidR="009F7E69">
              <w:rPr>
                <w:noProof/>
                <w:webHidden/>
              </w:rPr>
              <w:instrText xml:space="preserve"> PAGEREF _Toc154133898 \h </w:instrText>
            </w:r>
            <w:r w:rsidR="009F7E69">
              <w:rPr>
                <w:noProof/>
                <w:webHidden/>
              </w:rPr>
            </w:r>
            <w:r w:rsidR="009F7E69">
              <w:rPr>
                <w:noProof/>
                <w:webHidden/>
              </w:rPr>
              <w:fldChar w:fldCharType="separate"/>
            </w:r>
            <w:r w:rsidR="009F7E69">
              <w:rPr>
                <w:noProof/>
                <w:webHidden/>
              </w:rPr>
              <w:t>13</w:t>
            </w:r>
            <w:r w:rsidR="009F7E69">
              <w:rPr>
                <w:noProof/>
                <w:webHidden/>
              </w:rPr>
              <w:fldChar w:fldCharType="end"/>
            </w:r>
          </w:hyperlink>
        </w:p>
        <w:p w:rsidR="009F7E69" w:rsidRDefault="00000000" w14:paraId="0635B5D8" w14:textId="075367E5">
          <w:pPr>
            <w:pStyle w:val="Kazalovsebine1"/>
            <w:tabs>
              <w:tab w:val="right" w:leader="dot" w:pos="9060"/>
            </w:tabs>
            <w:rPr>
              <w:rFonts w:asciiTheme="minorHAnsi" w:hAnsiTheme="minorHAnsi" w:eastAsiaTheme="minorEastAsia" w:cstheme="minorBidi"/>
              <w:noProof/>
            </w:rPr>
          </w:pPr>
          <w:hyperlink w:history="1" w:anchor="_Toc154133899">
            <w:r w:rsidRPr="005E3650" w:rsidR="009F7E69">
              <w:rPr>
                <w:rStyle w:val="Hiperpovezava"/>
                <w:noProof/>
              </w:rPr>
              <w:t>POVRNITEV ŠKODE</w:t>
            </w:r>
            <w:r w:rsidR="009F7E69">
              <w:rPr>
                <w:noProof/>
                <w:webHidden/>
              </w:rPr>
              <w:tab/>
            </w:r>
            <w:r w:rsidR="009F7E69">
              <w:rPr>
                <w:noProof/>
                <w:webHidden/>
              </w:rPr>
              <w:fldChar w:fldCharType="begin"/>
            </w:r>
            <w:r w:rsidR="009F7E69">
              <w:rPr>
                <w:noProof/>
                <w:webHidden/>
              </w:rPr>
              <w:instrText xml:space="preserve"> PAGEREF _Toc154133899 \h </w:instrText>
            </w:r>
            <w:r w:rsidR="009F7E69">
              <w:rPr>
                <w:noProof/>
                <w:webHidden/>
              </w:rPr>
            </w:r>
            <w:r w:rsidR="009F7E69">
              <w:rPr>
                <w:noProof/>
                <w:webHidden/>
              </w:rPr>
              <w:fldChar w:fldCharType="separate"/>
            </w:r>
            <w:r w:rsidR="009F7E69">
              <w:rPr>
                <w:noProof/>
                <w:webHidden/>
              </w:rPr>
              <w:t>14</w:t>
            </w:r>
            <w:r w:rsidR="009F7E69">
              <w:rPr>
                <w:noProof/>
                <w:webHidden/>
              </w:rPr>
              <w:fldChar w:fldCharType="end"/>
            </w:r>
          </w:hyperlink>
        </w:p>
        <w:p w:rsidR="009F7E69" w:rsidRDefault="00000000" w14:paraId="558DD74A" w14:textId="010D1A2E">
          <w:pPr>
            <w:pStyle w:val="Kazalovsebine1"/>
            <w:tabs>
              <w:tab w:val="right" w:leader="dot" w:pos="9060"/>
            </w:tabs>
            <w:rPr>
              <w:rFonts w:asciiTheme="minorHAnsi" w:hAnsiTheme="minorHAnsi" w:eastAsiaTheme="minorEastAsia" w:cstheme="minorBidi"/>
              <w:noProof/>
            </w:rPr>
          </w:pPr>
          <w:hyperlink w:history="1" w:anchor="_Toc154133900">
            <w:r w:rsidRPr="005E3650" w:rsidR="009F7E69">
              <w:rPr>
                <w:rStyle w:val="Hiperpovezava"/>
                <w:rFonts w:cstheme="minorHAnsi"/>
                <w:noProof/>
              </w:rPr>
              <w:t>AVTORSKE PRAVICE</w:t>
            </w:r>
            <w:r w:rsidR="009F7E69">
              <w:rPr>
                <w:noProof/>
                <w:webHidden/>
              </w:rPr>
              <w:tab/>
            </w:r>
            <w:r w:rsidR="009F7E69">
              <w:rPr>
                <w:noProof/>
                <w:webHidden/>
              </w:rPr>
              <w:fldChar w:fldCharType="begin"/>
            </w:r>
            <w:r w:rsidR="009F7E69">
              <w:rPr>
                <w:noProof/>
                <w:webHidden/>
              </w:rPr>
              <w:instrText xml:space="preserve"> PAGEREF _Toc154133900 \h </w:instrText>
            </w:r>
            <w:r w:rsidR="009F7E69">
              <w:rPr>
                <w:noProof/>
                <w:webHidden/>
              </w:rPr>
            </w:r>
            <w:r w:rsidR="009F7E69">
              <w:rPr>
                <w:noProof/>
                <w:webHidden/>
              </w:rPr>
              <w:fldChar w:fldCharType="separate"/>
            </w:r>
            <w:r w:rsidR="009F7E69">
              <w:rPr>
                <w:noProof/>
                <w:webHidden/>
              </w:rPr>
              <w:t>14</w:t>
            </w:r>
            <w:r w:rsidR="009F7E69">
              <w:rPr>
                <w:noProof/>
                <w:webHidden/>
              </w:rPr>
              <w:fldChar w:fldCharType="end"/>
            </w:r>
          </w:hyperlink>
        </w:p>
        <w:p w:rsidR="009F7E69" w:rsidRDefault="00000000" w14:paraId="3D891816" w14:textId="31691DA3">
          <w:pPr>
            <w:pStyle w:val="Kazalovsebine1"/>
            <w:tabs>
              <w:tab w:val="right" w:leader="dot" w:pos="9060"/>
            </w:tabs>
            <w:rPr>
              <w:rFonts w:asciiTheme="minorHAnsi" w:hAnsiTheme="minorHAnsi" w:eastAsiaTheme="minorEastAsia" w:cstheme="minorBidi"/>
              <w:noProof/>
            </w:rPr>
          </w:pPr>
          <w:hyperlink w:history="1" w:anchor="_Toc154133901">
            <w:r w:rsidRPr="005E3650" w:rsidR="009F7E69">
              <w:rPr>
                <w:rStyle w:val="Hiperpovezava"/>
                <w:noProof/>
              </w:rPr>
              <w:t>SKRBNIKI POGODBE</w:t>
            </w:r>
            <w:r w:rsidR="009F7E69">
              <w:rPr>
                <w:noProof/>
                <w:webHidden/>
              </w:rPr>
              <w:tab/>
            </w:r>
            <w:r w:rsidR="009F7E69">
              <w:rPr>
                <w:noProof/>
                <w:webHidden/>
              </w:rPr>
              <w:fldChar w:fldCharType="begin"/>
            </w:r>
            <w:r w:rsidR="009F7E69">
              <w:rPr>
                <w:noProof/>
                <w:webHidden/>
              </w:rPr>
              <w:instrText xml:space="preserve"> PAGEREF _Toc154133901 \h </w:instrText>
            </w:r>
            <w:r w:rsidR="009F7E69">
              <w:rPr>
                <w:noProof/>
                <w:webHidden/>
              </w:rPr>
            </w:r>
            <w:r w:rsidR="009F7E69">
              <w:rPr>
                <w:noProof/>
                <w:webHidden/>
              </w:rPr>
              <w:fldChar w:fldCharType="separate"/>
            </w:r>
            <w:r w:rsidR="009F7E69">
              <w:rPr>
                <w:noProof/>
                <w:webHidden/>
              </w:rPr>
              <w:t>14</w:t>
            </w:r>
            <w:r w:rsidR="009F7E69">
              <w:rPr>
                <w:noProof/>
                <w:webHidden/>
              </w:rPr>
              <w:fldChar w:fldCharType="end"/>
            </w:r>
          </w:hyperlink>
        </w:p>
        <w:p w:rsidR="009F7E69" w:rsidRDefault="00000000" w14:paraId="4F6DD48A" w14:textId="7BACC2EA">
          <w:pPr>
            <w:pStyle w:val="Kazalovsebine1"/>
            <w:tabs>
              <w:tab w:val="right" w:leader="dot" w:pos="9060"/>
            </w:tabs>
            <w:rPr>
              <w:rFonts w:asciiTheme="minorHAnsi" w:hAnsiTheme="minorHAnsi" w:eastAsiaTheme="minorEastAsia" w:cstheme="minorBidi"/>
              <w:noProof/>
            </w:rPr>
          </w:pPr>
          <w:hyperlink w:history="1" w:anchor="_Toc154133902">
            <w:r w:rsidRPr="005E3650" w:rsidR="009F7E69">
              <w:rPr>
                <w:rStyle w:val="Hiperpovezava"/>
                <w:noProof/>
              </w:rPr>
              <w:t>POSLOVNA SKRIVNOST</w:t>
            </w:r>
            <w:r w:rsidR="009F7E69">
              <w:rPr>
                <w:noProof/>
                <w:webHidden/>
              </w:rPr>
              <w:tab/>
            </w:r>
            <w:r w:rsidR="009F7E69">
              <w:rPr>
                <w:noProof/>
                <w:webHidden/>
              </w:rPr>
              <w:fldChar w:fldCharType="begin"/>
            </w:r>
            <w:r w:rsidR="009F7E69">
              <w:rPr>
                <w:noProof/>
                <w:webHidden/>
              </w:rPr>
              <w:instrText xml:space="preserve"> PAGEREF _Toc154133902 \h </w:instrText>
            </w:r>
            <w:r w:rsidR="009F7E69">
              <w:rPr>
                <w:noProof/>
                <w:webHidden/>
              </w:rPr>
            </w:r>
            <w:r w:rsidR="009F7E69">
              <w:rPr>
                <w:noProof/>
                <w:webHidden/>
              </w:rPr>
              <w:fldChar w:fldCharType="separate"/>
            </w:r>
            <w:r w:rsidR="009F7E69">
              <w:rPr>
                <w:noProof/>
                <w:webHidden/>
              </w:rPr>
              <w:t>14</w:t>
            </w:r>
            <w:r w:rsidR="009F7E69">
              <w:rPr>
                <w:noProof/>
                <w:webHidden/>
              </w:rPr>
              <w:fldChar w:fldCharType="end"/>
            </w:r>
          </w:hyperlink>
        </w:p>
        <w:p w:rsidR="009F7E69" w:rsidRDefault="00000000" w14:paraId="437F9616" w14:textId="00B84C1B">
          <w:pPr>
            <w:pStyle w:val="Kazalovsebine1"/>
            <w:tabs>
              <w:tab w:val="right" w:leader="dot" w:pos="9060"/>
            </w:tabs>
            <w:rPr>
              <w:rFonts w:asciiTheme="minorHAnsi" w:hAnsiTheme="minorHAnsi" w:eastAsiaTheme="minorEastAsia" w:cstheme="minorBidi"/>
              <w:noProof/>
            </w:rPr>
          </w:pPr>
          <w:hyperlink w:history="1" w:anchor="_Toc154133903">
            <w:r w:rsidRPr="005E3650" w:rsidR="009F7E69">
              <w:rPr>
                <w:rStyle w:val="Hiperpovezava"/>
                <w:noProof/>
              </w:rPr>
              <w:t>ODSTOP OD POGODBE</w:t>
            </w:r>
            <w:r w:rsidR="009F7E69">
              <w:rPr>
                <w:noProof/>
                <w:webHidden/>
              </w:rPr>
              <w:tab/>
            </w:r>
            <w:r w:rsidR="009F7E69">
              <w:rPr>
                <w:noProof/>
                <w:webHidden/>
              </w:rPr>
              <w:fldChar w:fldCharType="begin"/>
            </w:r>
            <w:r w:rsidR="009F7E69">
              <w:rPr>
                <w:noProof/>
                <w:webHidden/>
              </w:rPr>
              <w:instrText xml:space="preserve"> PAGEREF _Toc154133903 \h </w:instrText>
            </w:r>
            <w:r w:rsidR="009F7E69">
              <w:rPr>
                <w:noProof/>
                <w:webHidden/>
              </w:rPr>
            </w:r>
            <w:r w:rsidR="009F7E69">
              <w:rPr>
                <w:noProof/>
                <w:webHidden/>
              </w:rPr>
              <w:fldChar w:fldCharType="separate"/>
            </w:r>
            <w:r w:rsidR="009F7E69">
              <w:rPr>
                <w:noProof/>
                <w:webHidden/>
              </w:rPr>
              <w:t>15</w:t>
            </w:r>
            <w:r w:rsidR="009F7E69">
              <w:rPr>
                <w:noProof/>
                <w:webHidden/>
              </w:rPr>
              <w:fldChar w:fldCharType="end"/>
            </w:r>
          </w:hyperlink>
        </w:p>
        <w:p w:rsidR="009F7E69" w:rsidRDefault="00000000" w14:paraId="10ADAFAC" w14:textId="223FA1B8">
          <w:pPr>
            <w:pStyle w:val="Kazalovsebine1"/>
            <w:tabs>
              <w:tab w:val="right" w:leader="dot" w:pos="9060"/>
            </w:tabs>
            <w:rPr>
              <w:rFonts w:asciiTheme="minorHAnsi" w:hAnsiTheme="minorHAnsi" w:eastAsiaTheme="minorEastAsia" w:cstheme="minorBidi"/>
              <w:noProof/>
            </w:rPr>
          </w:pPr>
          <w:hyperlink w:history="1" w:anchor="_Toc154133904">
            <w:r w:rsidRPr="005E3650" w:rsidR="009F7E69">
              <w:rPr>
                <w:rStyle w:val="Hiperpovezava"/>
                <w:noProof/>
              </w:rPr>
              <w:t>PROTIKORUPCIJSKA KLAVZULA</w:t>
            </w:r>
            <w:r w:rsidR="009F7E69">
              <w:rPr>
                <w:noProof/>
                <w:webHidden/>
              </w:rPr>
              <w:tab/>
            </w:r>
            <w:r w:rsidR="009F7E69">
              <w:rPr>
                <w:noProof/>
                <w:webHidden/>
              </w:rPr>
              <w:fldChar w:fldCharType="begin"/>
            </w:r>
            <w:r w:rsidR="009F7E69">
              <w:rPr>
                <w:noProof/>
                <w:webHidden/>
              </w:rPr>
              <w:instrText xml:space="preserve"> PAGEREF _Toc154133904 \h </w:instrText>
            </w:r>
            <w:r w:rsidR="009F7E69">
              <w:rPr>
                <w:noProof/>
                <w:webHidden/>
              </w:rPr>
            </w:r>
            <w:r w:rsidR="009F7E69">
              <w:rPr>
                <w:noProof/>
                <w:webHidden/>
              </w:rPr>
              <w:fldChar w:fldCharType="separate"/>
            </w:r>
            <w:r w:rsidR="009F7E69">
              <w:rPr>
                <w:noProof/>
                <w:webHidden/>
              </w:rPr>
              <w:t>15</w:t>
            </w:r>
            <w:r w:rsidR="009F7E69">
              <w:rPr>
                <w:noProof/>
                <w:webHidden/>
              </w:rPr>
              <w:fldChar w:fldCharType="end"/>
            </w:r>
          </w:hyperlink>
        </w:p>
        <w:p w:rsidR="009F7E69" w:rsidRDefault="00000000" w14:paraId="72391F9D" w14:textId="3AB108DD">
          <w:pPr>
            <w:pStyle w:val="Kazalovsebine1"/>
            <w:tabs>
              <w:tab w:val="right" w:leader="dot" w:pos="9060"/>
            </w:tabs>
            <w:rPr>
              <w:rFonts w:asciiTheme="minorHAnsi" w:hAnsiTheme="minorHAnsi" w:eastAsiaTheme="minorEastAsia" w:cstheme="minorBidi"/>
              <w:noProof/>
            </w:rPr>
          </w:pPr>
          <w:hyperlink w:history="1" w:anchor="_Toc154133905">
            <w:r w:rsidRPr="005E3650" w:rsidR="009F7E69">
              <w:rPr>
                <w:rStyle w:val="Hiperpovezava"/>
                <w:noProof/>
              </w:rPr>
              <w:t>RAZVEZNI POGOJ</w:t>
            </w:r>
            <w:r w:rsidR="009F7E69">
              <w:rPr>
                <w:noProof/>
                <w:webHidden/>
              </w:rPr>
              <w:tab/>
            </w:r>
            <w:r w:rsidR="009F7E69">
              <w:rPr>
                <w:noProof/>
                <w:webHidden/>
              </w:rPr>
              <w:fldChar w:fldCharType="begin"/>
            </w:r>
            <w:r w:rsidR="009F7E69">
              <w:rPr>
                <w:noProof/>
                <w:webHidden/>
              </w:rPr>
              <w:instrText xml:space="preserve"> PAGEREF _Toc154133905 \h </w:instrText>
            </w:r>
            <w:r w:rsidR="009F7E69">
              <w:rPr>
                <w:noProof/>
                <w:webHidden/>
              </w:rPr>
            </w:r>
            <w:r w:rsidR="009F7E69">
              <w:rPr>
                <w:noProof/>
                <w:webHidden/>
              </w:rPr>
              <w:fldChar w:fldCharType="separate"/>
            </w:r>
            <w:r w:rsidR="009F7E69">
              <w:rPr>
                <w:noProof/>
                <w:webHidden/>
              </w:rPr>
              <w:t>16</w:t>
            </w:r>
            <w:r w:rsidR="009F7E69">
              <w:rPr>
                <w:noProof/>
                <w:webHidden/>
              </w:rPr>
              <w:fldChar w:fldCharType="end"/>
            </w:r>
          </w:hyperlink>
        </w:p>
        <w:p w:rsidR="009F7E69" w:rsidRDefault="00000000" w14:paraId="147ECAD7" w14:textId="1080FFF3">
          <w:pPr>
            <w:pStyle w:val="Kazalovsebine1"/>
            <w:tabs>
              <w:tab w:val="right" w:leader="dot" w:pos="9060"/>
            </w:tabs>
            <w:rPr>
              <w:rFonts w:asciiTheme="minorHAnsi" w:hAnsiTheme="minorHAnsi" w:eastAsiaTheme="minorEastAsia" w:cstheme="minorBidi"/>
              <w:noProof/>
            </w:rPr>
          </w:pPr>
          <w:hyperlink w:history="1" w:anchor="_Toc154133906">
            <w:r w:rsidRPr="005E3650" w:rsidR="009F7E69">
              <w:rPr>
                <w:rStyle w:val="Hiperpovezava"/>
                <w:rFonts w:cstheme="minorHAnsi"/>
                <w:noProof/>
              </w:rPr>
              <w:t>PREHODNA IN KONČNA DOLOČILA</w:t>
            </w:r>
            <w:r w:rsidR="009F7E69">
              <w:rPr>
                <w:noProof/>
                <w:webHidden/>
              </w:rPr>
              <w:tab/>
            </w:r>
            <w:r w:rsidR="009F7E69">
              <w:rPr>
                <w:noProof/>
                <w:webHidden/>
              </w:rPr>
              <w:fldChar w:fldCharType="begin"/>
            </w:r>
            <w:r w:rsidR="009F7E69">
              <w:rPr>
                <w:noProof/>
                <w:webHidden/>
              </w:rPr>
              <w:instrText xml:space="preserve"> PAGEREF _Toc154133906 \h </w:instrText>
            </w:r>
            <w:r w:rsidR="009F7E69">
              <w:rPr>
                <w:noProof/>
                <w:webHidden/>
              </w:rPr>
            </w:r>
            <w:r w:rsidR="009F7E69">
              <w:rPr>
                <w:noProof/>
                <w:webHidden/>
              </w:rPr>
              <w:fldChar w:fldCharType="separate"/>
            </w:r>
            <w:r w:rsidR="009F7E69">
              <w:rPr>
                <w:noProof/>
                <w:webHidden/>
              </w:rPr>
              <w:t>17</w:t>
            </w:r>
            <w:r w:rsidR="009F7E69">
              <w:rPr>
                <w:noProof/>
                <w:webHidden/>
              </w:rPr>
              <w:fldChar w:fldCharType="end"/>
            </w:r>
          </w:hyperlink>
        </w:p>
        <w:p w:rsidRPr="004B4730" w:rsidR="00F3514D" w:rsidP="000A775C" w:rsidRDefault="00F3514D" w14:paraId="184C29A9" w14:textId="3215EFDE">
          <w:pPr>
            <w:rPr>
              <w:rFonts w:asciiTheme="minorHAnsi" w:hAnsiTheme="minorHAnsi" w:cstheme="minorHAnsi"/>
            </w:rPr>
          </w:pPr>
          <w:r w:rsidRPr="004B4730">
            <w:rPr>
              <w:rFonts w:asciiTheme="minorHAnsi" w:hAnsiTheme="minorHAnsi" w:cstheme="minorHAnsi"/>
              <w:b/>
              <w:bCs/>
            </w:rPr>
            <w:fldChar w:fldCharType="end"/>
          </w:r>
        </w:p>
      </w:sdtContent>
    </w:sdt>
    <w:p w:rsidRPr="004B4730" w:rsidR="00346BC8" w:rsidP="000A775C" w:rsidRDefault="00346BC8" w14:paraId="3CE6F4F0" w14:textId="77777777">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rsidR="009136FE" w:rsidP="009136FE" w:rsidRDefault="009136FE" w14:paraId="09389E07" w14:textId="77777777">
      <w:pPr>
        <w:pStyle w:val="Naslov1"/>
        <w:rPr>
          <w:szCs w:val="24"/>
        </w:rPr>
      </w:pPr>
      <w:bookmarkStart w:name="_Toc99019224" w:id="10"/>
      <w:bookmarkStart w:name="_Toc154133888" w:id="11"/>
      <w:r>
        <w:rPr>
          <w:szCs w:val="24"/>
        </w:rPr>
        <w:t>UVODNA DOLOČILA</w:t>
      </w:r>
      <w:bookmarkEnd w:id="10"/>
      <w:bookmarkEnd w:id="11"/>
    </w:p>
    <w:p w:rsidRPr="00D20698" w:rsidR="009136FE" w:rsidP="009136FE" w:rsidRDefault="009136FE" w14:paraId="5C13171B" w14:textId="77777777"/>
    <w:p w:rsidRPr="008E036E" w:rsidR="009136FE" w:rsidP="009136FE" w:rsidRDefault="009136FE" w14:paraId="636A5939" w14:textId="77777777">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rsidRPr="00EE2F8E" w:rsidR="009136FE" w:rsidP="000620D4" w:rsidRDefault="009136FE" w14:paraId="01EDC790" w14:textId="77777777">
      <w:pPr>
        <w:rPr>
          <w:b/>
        </w:rPr>
      </w:pPr>
      <w:r w:rsidRPr="00EE2F8E">
        <w:t>Pogodben</w:t>
      </w:r>
      <w:r>
        <w:t>i</w:t>
      </w:r>
      <w:r w:rsidRPr="00EE2F8E">
        <w:t xml:space="preserve"> strank</w:t>
      </w:r>
      <w:r>
        <w:t>i</w:t>
      </w:r>
      <w:r w:rsidRPr="00EE2F8E">
        <w:t xml:space="preserve"> uvodoma ugotavljata:</w:t>
      </w:r>
    </w:p>
    <w:p w:rsidRPr="00EE2F8E" w:rsidR="009136FE" w:rsidP="000620D4" w:rsidRDefault="009136FE" w14:paraId="1A0D895A" w14:textId="555D4599">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Pr>
          <w:rFonts w:ascii="Arial" w:hAnsi="Arial" w:cs="Arial"/>
        </w:rPr>
        <w:t xml:space="preserve">izvedbo storitve </w:t>
      </w:r>
      <w:r w:rsidRPr="00F7494C" w:rsidR="00B51732">
        <w:rPr>
          <w:rFonts w:ascii="Arial" w:hAnsi="Arial" w:cs="Arial"/>
          <w:b/>
        </w:rPr>
        <w:t>»</w:t>
      </w:r>
      <w:r w:rsidRPr="00F7494C" w:rsidR="00F7494C">
        <w:rPr>
          <w:rStyle w:val="normaltextrun"/>
          <w:rFonts w:ascii="Arial" w:hAnsi="Arial" w:cs="Arial"/>
          <w:b/>
          <w:color w:val="000000"/>
          <w:shd w:val="clear" w:color="auto" w:fill="FFFFFF"/>
        </w:rPr>
        <w:t xml:space="preserve">celostna zasnova in izvedba komunikacijske kampanje projekta </w:t>
      </w:r>
      <w:r w:rsidRPr="00F7494C" w:rsidR="00F7494C">
        <w:rPr>
          <w:rStyle w:val="normaltextrun"/>
          <w:rFonts w:ascii="Arial" w:hAnsi="Arial" w:cs="Arial"/>
          <w:b/>
          <w:bCs/>
          <w:i/>
          <w:iCs/>
          <w:color w:val="000000"/>
          <w:shd w:val="clear" w:color="auto" w:fill="FFFFFF"/>
        </w:rPr>
        <w:t>»Ozaveščanje, obveščanje različnih javnosti in spodbujanje k večji vključenosti v vseživljenjsko učenje</w:t>
      </w:r>
      <w:r w:rsidRPr="00F7494C" w:rsidR="00FC319E">
        <w:rPr>
          <w:rFonts w:ascii="Arial" w:hAnsi="Arial" w:cs="Arial"/>
          <w:b/>
          <w:color w:val="000000" w:themeColor="text1"/>
        </w:rPr>
        <w:t>«</w:t>
      </w:r>
      <w:r w:rsidRPr="1814D32F" w:rsidR="00FC319E">
        <w:rPr>
          <w:rFonts w:ascii="Arial" w:hAnsi="Arial" w:cs="Arial"/>
          <w:b/>
          <w:color w:val="000000" w:themeColor="text1"/>
        </w:rPr>
        <w:t>,</w:t>
      </w:r>
      <w:r w:rsidRPr="1814D32F" w:rsidR="00FC319E">
        <w:rPr>
          <w:rFonts w:cs="Arial"/>
          <w:b/>
          <w:i/>
          <w:color w:val="000000" w:themeColor="text1"/>
        </w:rPr>
        <w:t xml:space="preserve"> </w:t>
      </w:r>
      <w:r w:rsidRPr="4058A96E">
        <w:rPr>
          <w:rFonts w:ascii="Arial" w:hAnsi="Arial" w:cs="Arial"/>
        </w:rPr>
        <w:t>ki je bilo objavljeno na Portalu javnih naročil pod št. ……………….. z dne ……………..</w:t>
      </w:r>
      <w:r w:rsidRPr="00F25378" w:rsid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rsidRPr="00EE2F8E" w:rsidR="009136FE" w:rsidP="000620D4" w:rsidRDefault="009136FE" w14:paraId="145AF15B" w14:textId="28A88165">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p>
    <w:p w:rsidRPr="00EE2F8E" w:rsidR="009136FE" w:rsidP="000620D4" w:rsidRDefault="009136FE" w14:paraId="7FE9E840" w14:textId="28D0BC4C">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rsidR="009136FE" w:rsidP="000620D4" w:rsidRDefault="009136FE" w14:paraId="4B7FE84B" w14:textId="1B0AC24F">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rsidRPr="00FC319E" w:rsidR="00FC319E" w:rsidP="000620D4" w:rsidRDefault="00F7494C" w14:paraId="0ECD7B8E" w14:textId="7643D113">
      <w:pPr>
        <w:pStyle w:val="Odstavekseznama"/>
        <w:widowControl w:val="0"/>
        <w:numPr>
          <w:ilvl w:val="0"/>
          <w:numId w:val="2"/>
        </w:numPr>
        <w:spacing w:line="240" w:lineRule="auto"/>
        <w:rPr>
          <w:rFonts w:ascii="Arial" w:hAnsi="Arial" w:cs="Arial"/>
        </w:rPr>
      </w:pPr>
      <w:r>
        <w:rPr>
          <w:rFonts w:ascii="Arial" w:hAnsi="Arial" w:cs="Arial"/>
        </w:rPr>
        <w:t>p</w:t>
      </w:r>
      <w:r w:rsidRPr="00FC319E" w:rsidR="00FC319E">
        <w:rPr>
          <w:rFonts w:ascii="Arial" w:hAnsi="Arial" w:cs="Arial"/>
        </w:rPr>
        <w:t>redmetno javno naročilo se sofinancira iz sredstev Republika Slovenija, Ministrstvo za vzgojo in izobraževanje in Evropska unija iz Evropskega socialnega sklada plus v okviru Programa evropske kohezijske politike v obdobju 2021-2027, »cilj politike: 4 Bolj socialna in vključujoča Evropa za izvajanje evropskega stebra socialnih pravic; prednostno nalogo: 6 Znanja in spretnosti ter odzivni trg dela; specifičnim ciljem: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r w:rsidR="00B67CB8">
        <w:rPr>
          <w:rFonts w:ascii="Arial" w:hAnsi="Arial" w:cs="Arial"/>
        </w:rPr>
        <w:t>;</w:t>
      </w:r>
    </w:p>
    <w:p w:rsidR="009136FE" w:rsidP="000620D4" w:rsidRDefault="009136FE" w14:paraId="04FF67A2" w14:textId="04A6D1DB">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rsidR="0075301A" w:rsidP="0075301A" w:rsidRDefault="0075301A" w14:paraId="1A78DF47" w14:textId="77777777">
      <w:pPr>
        <w:pStyle w:val="Odstavekseznama"/>
        <w:widowControl w:val="0"/>
        <w:ind w:left="360"/>
        <w:rPr>
          <w:rFonts w:ascii="Arial" w:hAnsi="Arial" w:cs="Arial"/>
        </w:rPr>
      </w:pPr>
    </w:p>
    <w:p w:rsidRPr="009136FE" w:rsidR="009F7E69" w:rsidP="009F7E69" w:rsidRDefault="009F7E69" w14:paraId="1D763439" w14:textId="77777777">
      <w:pPr>
        <w:pStyle w:val="Naslov1"/>
        <w:rPr>
          <w:szCs w:val="24"/>
        </w:rPr>
      </w:pPr>
      <w:bookmarkStart w:name="_Toc144474637" w:id="12"/>
      <w:bookmarkStart w:name="_Toc154133889" w:id="13"/>
      <w:bookmarkStart w:name="_Toc99019225" w:id="14"/>
      <w:r w:rsidRPr="009136FE">
        <w:rPr>
          <w:szCs w:val="24"/>
        </w:rPr>
        <w:t>SPLOŠNE DOLOČBE</w:t>
      </w:r>
      <w:bookmarkEnd w:id="12"/>
      <w:bookmarkEnd w:id="13"/>
    </w:p>
    <w:p w:rsidRPr="009B7253" w:rsidR="009F7E69" w:rsidP="009F7E69" w:rsidRDefault="009F7E69" w14:paraId="5ABE3178" w14:textId="77777777">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14"/>
    </w:p>
    <w:p w:rsidRPr="008E036E" w:rsidR="009F7E69" w:rsidP="009F7E69" w:rsidRDefault="009F7E69" w14:paraId="4D7C9C5D" w14:textId="77777777">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rsidRPr="00561059" w:rsidR="009F7E69" w:rsidP="009F7E69" w:rsidRDefault="009F7E69" w14:paraId="40877879" w14:textId="77777777">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rsidRPr="00561059" w:rsidR="009F7E69" w:rsidP="009F7E69" w:rsidRDefault="009F7E69" w14:paraId="282587E2" w14:textId="77777777">
      <w:pPr>
        <w:widowControl w:val="0"/>
        <w:rPr>
          <w:rFonts w:cs="Arial"/>
        </w:rPr>
      </w:pPr>
    </w:p>
    <w:p w:rsidRPr="00561059" w:rsidR="009F7E69" w:rsidP="009F7E69" w:rsidRDefault="009F7E69" w14:paraId="42DABF58" w14:textId="77777777">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rsidRPr="00561059" w:rsidR="009F7E69" w:rsidP="009F7E69" w:rsidRDefault="009F7E69" w14:paraId="5CEB6F6E" w14:textId="77777777">
      <w:pPr>
        <w:widowControl w:val="0"/>
        <w:rPr>
          <w:rFonts w:cs="Arial"/>
        </w:rPr>
      </w:pPr>
    </w:p>
    <w:p w:rsidRPr="00396DA7" w:rsidR="009F7E69" w:rsidP="009F7E69" w:rsidRDefault="009F7E69" w14:paraId="4F1EAE58" w14:textId="77777777">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rsidRPr="0075301A" w:rsidR="0075301A" w:rsidP="009136FE" w:rsidRDefault="0075301A" w14:paraId="5B603189" w14:textId="77777777">
      <w:pPr>
        <w:widowControl w:val="0"/>
        <w:rPr>
          <w:rFonts w:cs="Arial"/>
          <w:i/>
          <w:color w:val="A6A6A6" w:themeColor="background1" w:themeShade="A6"/>
          <w:sz w:val="18"/>
          <w:szCs w:val="18"/>
        </w:rPr>
      </w:pPr>
    </w:p>
    <w:p w:rsidRPr="00721538" w:rsidR="009136FE" w:rsidP="009136FE" w:rsidRDefault="009136FE" w14:paraId="1CE75616" w14:textId="77777777"/>
    <w:p w:rsidR="00F1689B" w:rsidP="00F1689B" w:rsidRDefault="00F1689B" w14:paraId="07E08C1B" w14:textId="77777777">
      <w:pPr>
        <w:pStyle w:val="Naslov1"/>
        <w:spacing w:before="0"/>
        <w:rPr>
          <w:szCs w:val="24"/>
        </w:rPr>
      </w:pPr>
      <w:bookmarkStart w:name="_Toc99019226" w:id="15"/>
      <w:bookmarkStart w:name="_Toc144474638" w:id="16"/>
      <w:bookmarkStart w:name="_Toc154133890" w:id="17"/>
      <w:r w:rsidRPr="008E036E">
        <w:rPr>
          <w:szCs w:val="24"/>
        </w:rPr>
        <w:t>PREDMET POGODBE</w:t>
      </w:r>
      <w:bookmarkEnd w:id="15"/>
      <w:bookmarkEnd w:id="16"/>
      <w:bookmarkEnd w:id="17"/>
    </w:p>
    <w:p w:rsidRPr="003229CD" w:rsidR="009F7E69" w:rsidP="009F7E69" w:rsidRDefault="009F7E69" w14:paraId="4CFD00B9" w14:textId="70020B7C">
      <w:pPr>
        <w:rPr>
          <w:i/>
          <w:color w:val="BFBFBF" w:themeColor="background1" w:themeShade="BF"/>
          <w:sz w:val="18"/>
          <w:szCs w:val="18"/>
        </w:rPr>
      </w:pPr>
    </w:p>
    <w:p w:rsidRPr="00FB7524" w:rsidR="009F7E69" w:rsidP="009F7E69" w:rsidRDefault="009F7E69" w14:paraId="211193A6" w14:textId="77777777">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rsidR="009F7E69" w:rsidP="009F7E69" w:rsidRDefault="009F7E69" w14:paraId="3A5A03FF" w14:textId="6CC00AFF">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Pr="00B37615">
        <w:rPr>
          <w:rFonts w:cs="Arial"/>
        </w:rPr>
        <w:t xml:space="preserve"> </w:t>
      </w:r>
      <w:r w:rsidRPr="00F7494C" w:rsidR="00F7494C">
        <w:rPr>
          <w:rFonts w:cs="Arial"/>
          <w:b/>
        </w:rPr>
        <w:t>»</w:t>
      </w:r>
      <w:r w:rsidRPr="00F7494C" w:rsidR="00F7494C">
        <w:rPr>
          <w:rStyle w:val="normaltextrun"/>
          <w:b/>
          <w:color w:val="000000"/>
          <w:shd w:val="clear" w:color="auto" w:fill="FFFFFF"/>
        </w:rPr>
        <w:t>c</w:t>
      </w:r>
      <w:r w:rsidRPr="00F7494C" w:rsidR="00F7494C">
        <w:rPr>
          <w:rStyle w:val="normaltextrun"/>
          <w:rFonts w:cs="Arial"/>
          <w:b/>
          <w:color w:val="000000"/>
          <w:shd w:val="clear" w:color="auto" w:fill="FFFFFF"/>
        </w:rPr>
        <w:t xml:space="preserve">elostna zasnova in izvedba komunikacijske kampanje projekta </w:t>
      </w:r>
      <w:r w:rsidRPr="00F7494C" w:rsidR="00F7494C">
        <w:rPr>
          <w:rStyle w:val="normaltextrun"/>
          <w:rFonts w:cs="Arial"/>
          <w:b/>
          <w:bCs/>
          <w:i/>
          <w:iCs/>
          <w:color w:val="000000"/>
          <w:shd w:val="clear" w:color="auto" w:fill="FFFFFF"/>
        </w:rPr>
        <w:t>»Ozaveščanje, obveščanje različnih javnosti in spodbujanje k večji vključenosti v vseživljenjsko učenje«</w:t>
      </w:r>
      <w:r w:rsidRPr="00F7494C" w:rsidR="00B51732">
        <w:rPr>
          <w:rFonts w:cs="Arial"/>
          <w:b/>
        </w:rPr>
        <w:t>.</w:t>
      </w:r>
      <w:r w:rsidR="00B51732">
        <w:rPr>
          <w:rFonts w:cs="Arial"/>
        </w:rPr>
        <w:t xml:space="preserve"> </w:t>
      </w:r>
    </w:p>
    <w:p w:rsidR="009F7E69" w:rsidP="009F7E69" w:rsidRDefault="009F7E69" w14:paraId="2A582C6C" w14:textId="77777777">
      <w:pPr>
        <w:widowControl w:val="0"/>
        <w:rPr>
          <w:rFonts w:cs="Arial"/>
        </w:rPr>
      </w:pPr>
    </w:p>
    <w:p w:rsidRPr="00B51732" w:rsidR="009F7E69" w:rsidP="009F7E69" w:rsidRDefault="009F7E69" w14:paraId="13ACFC76" w14:textId="6BBF519E">
      <w:pPr>
        <w:widowControl w:val="0"/>
        <w:rPr>
          <w:rFonts w:cs="Arial"/>
        </w:rPr>
      </w:pPr>
      <w:r w:rsidRPr="00B51732">
        <w:rPr>
          <w:rFonts w:cs="Arial"/>
        </w:rPr>
        <w:t>Predmet pogodbe je podrobneje specificiran v obrazcu 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r w:rsidRPr="00B51732">
        <w:rPr>
          <w:rFonts w:cs="Arial"/>
        </w:rPr>
        <w:t xml:space="preserve"> in obrazcu OBR – 2.13</w:t>
      </w:r>
      <w:r w:rsidRPr="1814D32F" w:rsidR="75406030">
        <w:rPr>
          <w:rFonts w:cs="Arial"/>
        </w:rPr>
        <w:t xml:space="preserve"> </w:t>
      </w:r>
      <w:r w:rsidR="00B67CB8">
        <w:rPr>
          <w:rFonts w:cs="Arial"/>
        </w:rPr>
        <w:t>(</w:t>
      </w:r>
      <w:r w:rsidRPr="00B51732">
        <w:rPr>
          <w:rFonts w:cs="Arial"/>
        </w:rPr>
        <w:t>Predračun</w:t>
      </w:r>
      <w:r w:rsidR="00B67CB8">
        <w:rPr>
          <w:rFonts w:cs="Arial"/>
        </w:rPr>
        <w:t>)</w:t>
      </w:r>
      <w:r w:rsidRPr="00B51732">
        <w:rPr>
          <w:rFonts w:cs="Arial"/>
        </w:rPr>
        <w:t xml:space="preserve">, ki sta priloga te pogodbe in njen sestavni del. </w:t>
      </w:r>
    </w:p>
    <w:p w:rsidR="009F7E69" w:rsidP="009F7E69" w:rsidRDefault="009F7E69" w14:paraId="6E5DEA72" w14:textId="77777777">
      <w:pPr>
        <w:widowControl w:val="0"/>
        <w:rPr>
          <w:rFonts w:cs="Arial"/>
        </w:rPr>
      </w:pPr>
    </w:p>
    <w:p w:rsidRPr="00D938ED" w:rsidR="009F7E69" w:rsidP="009F7E69" w:rsidRDefault="009F7E69" w14:paraId="23F7FE5E" w14:textId="0DC8168F">
      <w:pPr>
        <w:widowControl w:val="0"/>
        <w:rPr>
          <w:rFonts w:cs="Arial"/>
        </w:rPr>
      </w:pPr>
      <w:r w:rsidRPr="00D938ED">
        <w:rPr>
          <w:rFonts w:cs="Arial"/>
        </w:rPr>
        <w:t>Razpisna</w:t>
      </w:r>
      <w:r w:rsidR="00974EA9">
        <w:rPr>
          <w:rFonts w:cs="Arial"/>
        </w:rPr>
        <w:t xml:space="preserve"> in </w:t>
      </w:r>
      <w:r w:rsidRPr="00D938ED">
        <w:rPr>
          <w:rFonts w:cs="Arial"/>
        </w:rPr>
        <w:t>ponudbena dokumentacija sta sestavni del te pogodbe.</w:t>
      </w:r>
    </w:p>
    <w:p w:rsidRPr="00D938ED" w:rsidR="009F7E69" w:rsidP="009F7E69" w:rsidRDefault="009F7E69" w14:paraId="7BE625CD" w14:textId="77777777">
      <w:pPr>
        <w:widowControl w:val="0"/>
        <w:rPr>
          <w:rFonts w:cs="Arial"/>
        </w:rPr>
      </w:pPr>
    </w:p>
    <w:p w:rsidR="009F7E69" w:rsidP="009F7E69" w:rsidRDefault="009F7E69" w14:paraId="47451884" w14:textId="77777777">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rsidR="0075301A" w:rsidP="009136FE" w:rsidRDefault="0075301A" w14:paraId="676209A2" w14:textId="7903CFEF">
      <w:pPr>
        <w:widowControl w:val="0"/>
        <w:rPr>
          <w:rFonts w:cs="Arial"/>
        </w:rPr>
      </w:pPr>
    </w:p>
    <w:p w:rsidR="00F1689B" w:rsidP="00F1689B" w:rsidRDefault="00F1689B" w14:paraId="5CE3A7F5" w14:textId="77777777">
      <w:pPr>
        <w:pStyle w:val="Naslov1"/>
      </w:pPr>
      <w:bookmarkStart w:name="_Toc144474639" w:id="18"/>
      <w:bookmarkStart w:name="_Toc154133891" w:id="19"/>
      <w:bookmarkStart w:name="_Toc99019227" w:id="20"/>
      <w:r w:rsidRPr="0075301A">
        <w:t>PODIZVAJALCI</w:t>
      </w:r>
      <w:bookmarkEnd w:id="18"/>
      <w:bookmarkEnd w:id="19"/>
      <w:r w:rsidRPr="0075301A">
        <w:t xml:space="preserve"> </w:t>
      </w:r>
    </w:p>
    <w:p w:rsidRPr="009B7253" w:rsidR="009F7E69" w:rsidP="009F7E69" w:rsidRDefault="009F7E69" w14:paraId="544FF153" w14:textId="77777777">
      <w:pPr>
        <w:rPr>
          <w:i/>
          <w:color w:val="BFBFBF" w:themeColor="background1" w:themeShade="BF"/>
          <w:sz w:val="18"/>
          <w:szCs w:val="18"/>
        </w:rPr>
      </w:pPr>
      <w:bookmarkStart w:name="_Hlk152527835" w:id="21"/>
      <w:bookmarkEnd w:id="20"/>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21"/>
    <w:p w:rsidRPr="00943C50" w:rsidR="009F7E69" w:rsidP="009F7E69" w:rsidRDefault="009F7E69" w14:paraId="19E9E7A1"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561059" w:rsidR="009F7E69" w:rsidP="009F7E69" w:rsidRDefault="009F7E69" w14:paraId="3D67C33C" w14:textId="77777777">
      <w:pPr>
        <w:widowControl w:val="0"/>
        <w:rPr>
          <w:rFonts w:cs="Arial"/>
        </w:rPr>
      </w:pPr>
      <w:r w:rsidRPr="00561059">
        <w:rPr>
          <w:rFonts w:cs="Arial"/>
        </w:rPr>
        <w:t xml:space="preserve">Izvajalec bo javno naročilo, ki je predmet te pogodbe, izpolnil brez podizvajalcev. </w:t>
      </w:r>
    </w:p>
    <w:p w:rsidRPr="00561059" w:rsidR="009F7E69" w:rsidP="009F7E69" w:rsidRDefault="009F7E69" w14:paraId="50B9B408" w14:textId="77777777">
      <w:pPr>
        <w:widowControl w:val="0"/>
        <w:rPr>
          <w:i/>
          <w:iCs/>
          <w:color w:val="A6A6A6" w:themeColor="background1" w:themeShade="A6"/>
          <w:sz w:val="18"/>
          <w:szCs w:val="18"/>
        </w:rPr>
      </w:pPr>
      <w:r w:rsidRPr="00561059">
        <w:rPr>
          <w:i/>
          <w:iCs/>
          <w:color w:val="A6A6A6" w:themeColor="background1" w:themeShade="A6"/>
          <w:sz w:val="18"/>
          <w:szCs w:val="18"/>
        </w:rPr>
        <w:t>(ali)</w:t>
      </w:r>
    </w:p>
    <w:p w:rsidRPr="00561059" w:rsidR="009F7E69" w:rsidP="009F7E69" w:rsidRDefault="009F7E69" w14:paraId="7F3C6B92" w14:textId="77777777">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rsidRPr="00D938ED" w:rsidR="009F7E69" w:rsidP="009F7E69" w:rsidRDefault="009F7E69" w14:paraId="4BF7C9FB" w14:textId="77777777">
      <w:pPr>
        <w:widowControl w:val="0"/>
        <w:rPr>
          <w:rFonts w:cs="Arial"/>
          <w:color w:val="A6A6A6" w:themeColor="background1" w:themeShade="A6"/>
        </w:rPr>
      </w:pPr>
    </w:p>
    <w:p w:rsidRPr="00943C50" w:rsidR="009F7E69" w:rsidP="009F7E69" w:rsidRDefault="009F7E69" w14:paraId="7C0C8B74"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561059" w:rsidR="009F7E69" w:rsidP="009F7E69" w:rsidRDefault="009F7E69" w14:paraId="084EE937" w14:textId="77777777">
      <w:pPr>
        <w:pStyle w:val="Telobesedila"/>
        <w:spacing w:after="0"/>
        <w:rPr>
          <w:rFonts w:asciiTheme="majorHAnsi" w:hAnsiTheme="majorHAnsi" w:cstheme="majorHAnsi"/>
          <w:lang w:val="sl-SI"/>
        </w:rPr>
      </w:pPr>
      <w:r w:rsidRPr="00561059">
        <w:rPr>
          <w:rFonts w:asciiTheme="majorHAnsi" w:hAnsiTheme="majorHAnsi" w:cstheme="majorHAnsi"/>
          <w:lang w:val="sl-SI"/>
        </w:rPr>
        <w:t>Vrsta, obseg in vrednost javnega naročila te pogodbe, ki ga bo izvedel podizvajalec je opredeljen v obrazcu  OBR – 2.05 (Organizacija ponudnika in obseg predmeta), ki je sestavni del te pogodbe.</w:t>
      </w:r>
    </w:p>
    <w:p w:rsidRPr="00B31411" w:rsidR="009F7E69" w:rsidP="009F7E69" w:rsidRDefault="009F7E69" w14:paraId="5655910F" w14:textId="77777777">
      <w:pPr>
        <w:rPr>
          <w:rFonts w:asciiTheme="majorHAnsi" w:hAnsiTheme="majorHAnsi" w:cstheme="majorHAnsi"/>
          <w:lang w:eastAsia="x-none"/>
        </w:rPr>
      </w:pPr>
    </w:p>
    <w:p w:rsidRPr="00B31411" w:rsidR="009F7E69" w:rsidP="009F7E69" w:rsidRDefault="009F7E69" w14:paraId="2BAAE17D" w14:textId="77777777">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rsidRPr="00561059" w:rsidR="009F7E69" w:rsidP="009F7E69" w:rsidRDefault="009F7E69" w14:paraId="5599479C" w14:textId="77777777">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OBR – 2.05 (Organizacija ponudnika in obseg predmeta). </w:t>
      </w:r>
      <w:r w:rsidRPr="00561059">
        <w:rPr>
          <w:rFonts w:cs="Arial"/>
          <w:i/>
          <w:iCs/>
          <w:color w:val="A6A6A6" w:themeColor="background1" w:themeShade="A6"/>
          <w:sz w:val="18"/>
          <w:szCs w:val="18"/>
        </w:rPr>
        <w:t>(uporabimo če podizvajalec zahteva neposredno plačilo)</w:t>
      </w:r>
    </w:p>
    <w:p w:rsidRPr="00B51732" w:rsidR="009F7E69" w:rsidP="009F7E69" w:rsidRDefault="009F7E69" w14:paraId="745D0549" w14:textId="77777777">
      <w:pPr>
        <w:widowControl w:val="0"/>
        <w:rPr>
          <w:rFonts w:cs="Arial"/>
          <w:i/>
          <w:iCs/>
          <w:color w:val="BFBFBF" w:themeColor="background1" w:themeShade="BF"/>
          <w:sz w:val="18"/>
          <w:szCs w:val="18"/>
        </w:rPr>
      </w:pPr>
    </w:p>
    <w:p w:rsidRPr="00561059" w:rsidR="009F7E69" w:rsidP="009F7E69" w:rsidRDefault="009F7E69" w14:paraId="2FA0A4A7" w14:textId="77777777">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rsidRPr="00B51732" w:rsidR="009F7E69" w:rsidP="009F7E69" w:rsidRDefault="009F7E69" w14:paraId="40D95A22" w14:textId="77777777">
      <w:pPr>
        <w:numPr>
          <w:ilvl w:val="12"/>
          <w:numId w:val="0"/>
        </w:numPr>
        <w:rPr>
          <w:rFonts w:asciiTheme="majorHAnsi" w:hAnsiTheme="majorHAnsi" w:cstheme="majorHAnsi"/>
          <w:color w:val="BFBFBF" w:themeColor="background1" w:themeShade="BF"/>
          <w:lang w:eastAsia="x-none"/>
        </w:rPr>
      </w:pPr>
    </w:p>
    <w:p w:rsidRPr="00561059" w:rsidR="009F7E69" w:rsidP="009F7E69" w:rsidRDefault="009F7E69" w14:paraId="6D639E6B" w14:textId="77777777">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rsidRPr="00B51732" w:rsidR="009F7E69" w:rsidP="009F7E69" w:rsidRDefault="009F7E69" w14:paraId="21C1676F" w14:textId="77777777">
      <w:pPr>
        <w:numPr>
          <w:ilvl w:val="12"/>
          <w:numId w:val="0"/>
        </w:numPr>
        <w:rPr>
          <w:rFonts w:asciiTheme="majorHAnsi" w:hAnsiTheme="majorHAnsi" w:cstheme="majorHAnsi"/>
          <w:color w:val="BFBFBF" w:themeColor="background1" w:themeShade="BF"/>
          <w:lang w:eastAsia="x-none"/>
        </w:rPr>
      </w:pPr>
    </w:p>
    <w:p w:rsidRPr="00B51732" w:rsidR="009F7E69" w:rsidP="009F7E69" w:rsidRDefault="009F7E69" w14:paraId="13A9CAD8" w14:textId="77777777">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rsidRPr="00561059" w:rsidR="009F7E69" w:rsidP="009F7E69" w:rsidRDefault="009F7E69" w14:paraId="73D778D0" w14:textId="77777777">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rsidRPr="00B31411" w:rsidR="009F7E69" w:rsidP="009F7E69" w:rsidRDefault="009F7E69" w14:paraId="2C42B42E" w14:textId="77777777">
      <w:pPr>
        <w:widowControl w:val="0"/>
        <w:rPr>
          <w:rFonts w:cs="Arial"/>
          <w:i/>
          <w:iCs/>
          <w:sz w:val="18"/>
          <w:szCs w:val="18"/>
        </w:rPr>
      </w:pPr>
    </w:p>
    <w:p w:rsidRPr="00B31411" w:rsidR="009F7E69" w:rsidP="009F7E69" w:rsidRDefault="009F7E69" w14:paraId="160722DA" w14:textId="77777777">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rsidRPr="00561059" w:rsidR="009F7E69" w:rsidP="009F7E69" w:rsidRDefault="009F7E69" w14:paraId="2AD0CC61" w14:textId="77777777">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rsidRPr="00B51732" w:rsidR="009F7E69" w:rsidP="009F7E69" w:rsidRDefault="009F7E69" w14:paraId="273D6E25" w14:textId="77777777">
      <w:pPr>
        <w:widowControl w:val="0"/>
        <w:rPr>
          <w:rFonts w:cs="Arial"/>
          <w:color w:val="BFBFBF" w:themeColor="background1" w:themeShade="BF"/>
        </w:rPr>
      </w:pPr>
    </w:p>
    <w:p w:rsidRPr="00B51732" w:rsidR="009F7E69" w:rsidP="009F7E69" w:rsidRDefault="009F7E69" w14:paraId="7AB75129" w14:textId="77777777">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B51732">
        <w:rPr>
          <w:rFonts w:cs="Arial"/>
          <w:i/>
          <w:iCs/>
          <w:color w:val="BFBFBF" w:themeColor="background1" w:themeShade="BF"/>
          <w:sz w:val="18"/>
          <w:szCs w:val="18"/>
        </w:rPr>
        <w:t>(uporabimo če podizvajalec ne zahteva neposredno plačilo)</w:t>
      </w:r>
    </w:p>
    <w:p w:rsidRPr="00B51732" w:rsidR="009F7E69" w:rsidP="009F7E69" w:rsidRDefault="009F7E69" w14:paraId="65B19C49" w14:textId="77777777">
      <w:pPr>
        <w:widowControl w:val="0"/>
        <w:rPr>
          <w:rFonts w:cs="Arial"/>
          <w:iCs/>
          <w:color w:val="BFBFBF" w:themeColor="background1" w:themeShade="BF"/>
          <w:sz w:val="20"/>
          <w:szCs w:val="20"/>
        </w:rPr>
      </w:pPr>
    </w:p>
    <w:p w:rsidRPr="00B51732" w:rsidR="009F7E69" w:rsidP="009F7E69" w:rsidRDefault="009F7E69" w14:paraId="69C5893D" w14:textId="77777777">
      <w:pPr>
        <w:pStyle w:val="Odstavekseznama"/>
        <w:numPr>
          <w:ilvl w:val="0"/>
          <w:numId w:val="1"/>
        </w:numPr>
        <w:jc w:val="center"/>
        <w:rPr>
          <w:rFonts w:asciiTheme="minorHAnsi" w:hAnsiTheme="minorHAnsi" w:cstheme="minorBidi"/>
          <w:b/>
          <w:bCs/>
        </w:rPr>
      </w:pPr>
      <w:bookmarkStart w:name="_Hlk103327239" w:id="22"/>
      <w:r w:rsidRPr="00B51732">
        <w:rPr>
          <w:rFonts w:asciiTheme="minorHAnsi" w:hAnsiTheme="minorHAnsi" w:cstheme="minorBidi"/>
          <w:b/>
          <w:bCs/>
        </w:rPr>
        <w:t>člen</w:t>
      </w:r>
    </w:p>
    <w:bookmarkEnd w:id="22"/>
    <w:p w:rsidRPr="00561059" w:rsidR="009F7E69" w:rsidP="009F7E69" w:rsidRDefault="009F7E69" w14:paraId="5A2ED881" w14:textId="77777777">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rsidRPr="00561059" w:rsidR="009F7E69" w:rsidP="009F7E69" w:rsidRDefault="009F7E69" w14:paraId="5234A38E" w14:textId="77777777">
      <w:pPr>
        <w:rPr>
          <w:rFonts w:asciiTheme="majorHAnsi" w:hAnsiTheme="majorHAnsi" w:cstheme="majorHAnsi"/>
          <w:lang w:eastAsia="x-none"/>
        </w:rPr>
      </w:pPr>
    </w:p>
    <w:p w:rsidRPr="00561059" w:rsidR="009F7E69" w:rsidP="009F7E69" w:rsidRDefault="009F7E69" w14:paraId="48735E7E" w14:textId="77777777">
      <w:pPr>
        <w:rPr>
          <w:rFonts w:asciiTheme="majorHAnsi" w:hAnsiTheme="majorHAnsi" w:cstheme="majorHAnsi"/>
          <w:lang w:eastAsia="x-none"/>
        </w:rPr>
      </w:pPr>
      <w:r w:rsidRPr="00561059">
        <w:rPr>
          <w:rFonts w:asciiTheme="majorHAnsi" w:hAnsiTheme="majorHAnsi" w:cstheme="majorHAnsi"/>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rsidRPr="00B51732" w:rsidR="009F7E69" w:rsidP="009F7E69" w:rsidRDefault="009F7E69" w14:paraId="5F47F499" w14:textId="583C2A79">
      <w:pPr>
        <w:widowControl w:val="0"/>
        <w:rPr>
          <w:rFonts w:cs="Arial"/>
          <w:iCs/>
          <w:color w:val="BFBFBF" w:themeColor="background1" w:themeShade="BF"/>
          <w:sz w:val="20"/>
          <w:szCs w:val="20"/>
        </w:rPr>
      </w:pPr>
    </w:p>
    <w:p w:rsidRPr="00B51732" w:rsidR="009F7E69" w:rsidP="009F7E69" w:rsidRDefault="009F7E69" w14:paraId="667F7E27" w14:textId="77777777">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rsidRPr="00561059" w:rsidR="009F7E69" w:rsidP="009F7E69" w:rsidRDefault="009F7E69" w14:paraId="44177F93" w14:textId="77777777">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rsidRPr="005515FA" w:rsidR="005515FA" w:rsidP="000A775C" w:rsidRDefault="005515FA" w14:paraId="5F359754" w14:textId="4C55B3DA">
      <w:pPr>
        <w:rPr>
          <w:rFonts w:asciiTheme="minorHAnsi" w:hAnsiTheme="minorHAnsi" w:cstheme="minorHAnsi"/>
        </w:rPr>
      </w:pPr>
    </w:p>
    <w:p w:rsidR="00F1689B" w:rsidP="00F1689B" w:rsidRDefault="00F1689B" w14:paraId="37775AC3" w14:textId="77777777">
      <w:pPr>
        <w:pStyle w:val="Naslov1"/>
        <w:rPr>
          <w:rFonts w:asciiTheme="minorHAnsi" w:hAnsiTheme="minorHAnsi" w:cstheme="minorHAnsi"/>
          <w:szCs w:val="24"/>
        </w:rPr>
      </w:pPr>
      <w:bookmarkStart w:name="_Toc144474640" w:id="23"/>
      <w:bookmarkStart w:name="_Toc154133892" w:id="24"/>
      <w:r>
        <w:rPr>
          <w:rFonts w:asciiTheme="minorHAnsi" w:hAnsiTheme="minorHAnsi" w:cstheme="minorHAnsi"/>
          <w:szCs w:val="24"/>
        </w:rPr>
        <w:t>POGODBENI ROK</w:t>
      </w:r>
      <w:bookmarkEnd w:id="23"/>
      <w:bookmarkEnd w:id="24"/>
    </w:p>
    <w:p w:rsidRPr="0075301A" w:rsidR="009F7E69" w:rsidP="009F7E69" w:rsidRDefault="009F7E69" w14:paraId="36732FB0" w14:textId="77777777">
      <w:pPr>
        <w:rPr>
          <w:i/>
          <w:color w:val="BFBFBF" w:themeColor="background1" w:themeShade="BF"/>
          <w:sz w:val="18"/>
          <w:szCs w:val="18"/>
        </w:rPr>
      </w:pPr>
      <w:bookmarkStart w:name="_Hlk152527817" w:id="25"/>
      <w:bookmarkStart w:name="_Toc144474641" w:id="26"/>
      <w:r w:rsidRPr="0075301A">
        <w:rPr>
          <w:i/>
          <w:color w:val="BFBFBF" w:themeColor="background1" w:themeShade="BF"/>
          <w:sz w:val="18"/>
          <w:szCs w:val="18"/>
        </w:rPr>
        <w:t>(prilagoditi na konkreten primer)</w:t>
      </w:r>
    </w:p>
    <w:bookmarkEnd w:id="25"/>
    <w:p w:rsidR="009F7E69" w:rsidP="009F7E69" w:rsidRDefault="009F7E69" w14:paraId="7BF93984" w14:textId="77777777">
      <w:pPr>
        <w:rPr>
          <w:rFonts w:asciiTheme="minorHAnsi" w:hAnsiTheme="minorHAnsi" w:cstheme="minorHAnsi"/>
        </w:rPr>
      </w:pPr>
    </w:p>
    <w:p w:rsidRPr="00132AEE" w:rsidR="009F7E69" w:rsidP="009F7E69" w:rsidRDefault="009F7E69" w14:paraId="23208134" w14:textId="77777777">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rsidR="009F7E69" w:rsidP="009F7E69" w:rsidRDefault="009F7E69" w14:paraId="3109724C" w14:textId="0DE1A6D9">
      <w:pPr>
        <w:rPr>
          <w:rFonts w:asciiTheme="minorHAnsi" w:hAnsiTheme="minorHAnsi" w:cstheme="minorHAnsi"/>
        </w:rPr>
      </w:pPr>
      <w:r w:rsidRPr="00657A76">
        <w:rPr>
          <w:rFonts w:asciiTheme="minorHAnsi" w:hAnsiTheme="minorHAnsi" w:cstheme="minorHAnsi"/>
        </w:rPr>
        <w:t xml:space="preserve">Pogodba se sklepa za obdobje </w:t>
      </w:r>
      <w:r w:rsidR="00B51732">
        <w:rPr>
          <w:rFonts w:asciiTheme="minorHAnsi" w:hAnsiTheme="minorHAnsi" w:cstheme="minorHAnsi"/>
        </w:rPr>
        <w:t>od njenega podpisa do 31.10.2028 z možnostjo podaljšanja</w:t>
      </w:r>
      <w:r w:rsidRPr="00657A76">
        <w:rPr>
          <w:rFonts w:asciiTheme="minorHAnsi" w:hAnsiTheme="minorHAnsi" w:cstheme="minorHAnsi"/>
        </w:rPr>
        <w:t>.</w:t>
      </w:r>
      <w:r w:rsidR="002B4C28">
        <w:rPr>
          <w:rFonts w:asciiTheme="minorHAnsi" w:hAnsiTheme="minorHAnsi" w:cstheme="minorHAnsi"/>
        </w:rPr>
        <w:t xml:space="preserve"> </w:t>
      </w:r>
    </w:p>
    <w:p w:rsidR="002B4C28" w:rsidP="009F7E69" w:rsidRDefault="002B4C28" w14:paraId="20BDE160" w14:textId="2F7BE0B0">
      <w:pPr>
        <w:rPr>
          <w:rFonts w:asciiTheme="minorHAnsi" w:hAnsiTheme="minorHAnsi" w:cstheme="minorHAnsi"/>
        </w:rPr>
      </w:pPr>
    </w:p>
    <w:p w:rsidR="00EA5B0A" w:rsidP="00EA5B0A" w:rsidRDefault="002B4C28" w14:paraId="42937BA7" w14:textId="3B497A4A">
      <w:pPr>
        <w:rPr>
          <w:rFonts w:asciiTheme="minorHAnsi" w:hAnsiTheme="minorHAnsi" w:cstheme="minorHAnsi"/>
        </w:rPr>
      </w:pPr>
      <w:r w:rsidRPr="00F7494C">
        <w:rPr>
          <w:rFonts w:asciiTheme="minorHAnsi" w:hAnsiTheme="minorHAnsi" w:cstheme="minorHAnsi"/>
        </w:rPr>
        <w:t>Pogodba se podaljša</w:t>
      </w:r>
      <w:r w:rsidRPr="00F7494C" w:rsidR="00974EA9">
        <w:rPr>
          <w:rFonts w:asciiTheme="minorHAnsi" w:hAnsiTheme="minorHAnsi" w:cstheme="minorHAnsi"/>
        </w:rPr>
        <w:t xml:space="preserve"> v primeru</w:t>
      </w:r>
      <w:r w:rsidRPr="00F7494C" w:rsidR="00612523">
        <w:rPr>
          <w:rFonts w:asciiTheme="minorHAnsi" w:hAnsiTheme="minorHAnsi" w:cstheme="minorHAnsi"/>
        </w:rPr>
        <w:t>, da se naročniku</w:t>
      </w:r>
      <w:r w:rsidRPr="00F7494C" w:rsidR="00974EA9">
        <w:rPr>
          <w:rFonts w:asciiTheme="minorHAnsi" w:hAnsiTheme="minorHAnsi" w:cstheme="minorHAnsi"/>
        </w:rPr>
        <w:t xml:space="preserve"> podaljša projekt</w:t>
      </w:r>
      <w:r w:rsidRPr="00F7494C" w:rsidR="00974EA9">
        <w:t xml:space="preserve"> </w:t>
      </w:r>
      <w:bookmarkStart w:name="_Hlk155710518" w:id="27"/>
      <w:r w:rsidRPr="00F7494C" w:rsidR="00974EA9">
        <w:t>»</w:t>
      </w:r>
      <w:r w:rsidRPr="00F7494C" w:rsidR="00974EA9">
        <w:rPr>
          <w:rFonts w:asciiTheme="minorHAnsi" w:hAnsiTheme="minorHAnsi" w:cstheme="minorHAnsi"/>
        </w:rPr>
        <w:t>Ozaveščanje, obveščanje različnih javnosti in spodbujanje k večji vključenosti v vseživljenjsko učenje«</w:t>
      </w:r>
      <w:bookmarkEnd w:id="27"/>
      <w:r w:rsidRPr="00F7494C" w:rsidR="00974EA9">
        <w:rPr>
          <w:rFonts w:asciiTheme="minorHAnsi" w:hAnsiTheme="minorHAnsi" w:cstheme="minorHAnsi"/>
        </w:rPr>
        <w:t>, in sicer za obdobje podaljšanja projekta.</w:t>
      </w:r>
      <w:r w:rsidRPr="00F7494C" w:rsidR="00EA5B0A">
        <w:rPr>
          <w:rFonts w:asciiTheme="minorHAnsi" w:hAnsiTheme="minorHAnsi" w:cstheme="minorHAnsi"/>
        </w:rPr>
        <w:t xml:space="preserve"> V tem primeru se bo aneks k pogodbi sklepal na podlagi prve točke 1. odstavka 95. člena ZJN-3, </w:t>
      </w:r>
      <w:r w:rsidRPr="00F7494C" w:rsidR="00FC319E">
        <w:rPr>
          <w:rFonts w:asciiTheme="minorHAnsi" w:hAnsiTheme="minorHAnsi" w:cstheme="minorHAnsi"/>
        </w:rPr>
        <w:t>v</w:t>
      </w:r>
      <w:r w:rsidRPr="00F7494C" w:rsidR="00EA5B0A">
        <w:rPr>
          <w:rFonts w:asciiTheme="minorHAnsi" w:hAnsiTheme="minorHAnsi" w:cstheme="minorHAnsi"/>
        </w:rPr>
        <w:t xml:space="preserve"> kater</w:t>
      </w:r>
      <w:r w:rsidRPr="00F7494C" w:rsidR="00FC319E">
        <w:rPr>
          <w:rFonts w:asciiTheme="minorHAnsi" w:hAnsiTheme="minorHAnsi" w:cstheme="minorHAnsi"/>
        </w:rPr>
        <w:t>e</w:t>
      </w:r>
      <w:r w:rsidRPr="00F7494C" w:rsidR="00EA5B0A">
        <w:rPr>
          <w:rFonts w:asciiTheme="minorHAnsi" w:hAnsiTheme="minorHAnsi" w:cstheme="minorHAnsi"/>
        </w:rPr>
        <w:t>m se pogodbeni stranki dogovorita za večje količine (dopolnitev Komunikacijske strategije in priprava Komunikacijskega načrta oboje za obdobje podaljšanja projekta), ostali pogodbeni pogoji pa se ne smejo bistveno spremeniti.</w:t>
      </w:r>
    </w:p>
    <w:p w:rsidR="00974EA9" w:rsidP="009F7E69" w:rsidRDefault="00974EA9" w14:paraId="3D83537D" w14:textId="7226C34A">
      <w:pPr>
        <w:rPr>
          <w:rFonts w:asciiTheme="minorHAnsi" w:hAnsiTheme="minorHAnsi" w:cstheme="minorHAnsi"/>
        </w:rPr>
      </w:pPr>
    </w:p>
    <w:p w:rsidR="00974EA9" w:rsidP="00FC319E" w:rsidRDefault="00974EA9" w14:paraId="6FCB48A1" w14:textId="6D5626D1">
      <w:pPr>
        <w:rPr>
          <w:rFonts w:asciiTheme="minorHAnsi" w:hAnsiTheme="minorHAnsi" w:cstheme="minorHAnsi"/>
        </w:rPr>
      </w:pPr>
      <w:r>
        <w:rPr>
          <w:rFonts w:asciiTheme="minorHAnsi" w:hAnsiTheme="minorHAnsi" w:cstheme="minorHAnsi"/>
        </w:rPr>
        <w:t xml:space="preserve">Izvajalec mora </w:t>
      </w:r>
      <w:r w:rsidR="00FC319E">
        <w:rPr>
          <w:rFonts w:asciiTheme="minorHAnsi" w:hAnsiTheme="minorHAnsi" w:cstheme="minorHAnsi"/>
        </w:rPr>
        <w:t>vse aktivnosti po tej pogodbi izvesti najkasneje v rokih določenih v</w:t>
      </w:r>
      <w:r w:rsidRPr="00B51732" w:rsidR="00FC319E">
        <w:rPr>
          <w:rFonts w:cs="Arial"/>
        </w:rPr>
        <w:t xml:space="preserve"> obrazcu OBR – 2.12</w:t>
      </w:r>
      <w:r w:rsidR="00FC319E">
        <w:rPr>
          <w:rFonts w:cs="Arial"/>
        </w:rPr>
        <w:t xml:space="preserve"> </w:t>
      </w:r>
      <w:r w:rsidR="00612523">
        <w:rPr>
          <w:rFonts w:cs="Arial"/>
        </w:rPr>
        <w:t>(</w:t>
      </w:r>
      <w:r w:rsidRPr="00B51732" w:rsidR="00FC319E">
        <w:rPr>
          <w:rFonts w:cs="Arial"/>
        </w:rPr>
        <w:t xml:space="preserve">Vrsta in opis predmeta ali </w:t>
      </w:r>
      <w:r w:rsidR="003D1939">
        <w:rPr>
          <w:rFonts w:cs="Arial"/>
        </w:rPr>
        <w:t>T</w:t>
      </w:r>
      <w:r w:rsidRPr="00B51732" w:rsidR="006F130B">
        <w:rPr>
          <w:rFonts w:cs="Arial"/>
        </w:rPr>
        <w:t xml:space="preserve">ehnična </w:t>
      </w:r>
      <w:r w:rsidRPr="00B51732" w:rsidR="00FC319E">
        <w:rPr>
          <w:rFonts w:cs="Arial"/>
        </w:rPr>
        <w:t>specifikacija</w:t>
      </w:r>
      <w:r w:rsidR="00612523">
        <w:rPr>
          <w:rFonts w:cs="Arial"/>
        </w:rPr>
        <w:t xml:space="preserve">) </w:t>
      </w:r>
    </w:p>
    <w:p w:rsidR="00974EA9" w:rsidP="009F7E69" w:rsidRDefault="00974EA9" w14:paraId="21EB75C4" w14:textId="6111989F">
      <w:pPr>
        <w:rPr>
          <w:rFonts w:asciiTheme="minorHAnsi" w:hAnsiTheme="minorHAnsi" w:cstheme="minorHAnsi"/>
        </w:rPr>
      </w:pPr>
    </w:p>
    <w:p w:rsidR="00606E27" w:rsidP="009F7E69" w:rsidRDefault="00974EA9" w14:paraId="5E789A4E" w14:textId="7F97E5DC">
      <w:pPr>
        <w:rPr>
          <w:rFonts w:asciiTheme="minorHAnsi" w:hAnsiTheme="minorHAnsi" w:cstheme="minorBidi"/>
        </w:rPr>
      </w:pPr>
      <w:r w:rsidRPr="1727CED2">
        <w:rPr>
          <w:rFonts w:asciiTheme="minorHAnsi" w:hAnsiTheme="minorHAnsi" w:cstheme="minorBidi"/>
        </w:rPr>
        <w:t>Vse aktivnosti, ki so opredeljene v komunikacijskem načrtu</w:t>
      </w:r>
      <w:r w:rsidR="006F130B">
        <w:rPr>
          <w:rFonts w:asciiTheme="minorHAnsi" w:hAnsiTheme="minorHAnsi" w:cstheme="minorBidi"/>
        </w:rPr>
        <w:t>,</w:t>
      </w:r>
      <w:r w:rsidRPr="1727CED2">
        <w:rPr>
          <w:rFonts w:asciiTheme="minorHAnsi" w:hAnsiTheme="minorHAnsi" w:cstheme="minorBidi"/>
        </w:rPr>
        <w:t xml:space="preserve"> morajo biti izvedene v roku</w:t>
      </w:r>
      <w:r w:rsidR="006F130B">
        <w:rPr>
          <w:rFonts w:asciiTheme="minorHAnsi" w:hAnsiTheme="minorHAnsi" w:cstheme="minorBidi"/>
        </w:rPr>
        <w:t xml:space="preserve">, ki jih </w:t>
      </w:r>
      <w:r w:rsidR="00A35B38">
        <w:rPr>
          <w:rFonts w:asciiTheme="minorHAnsi" w:hAnsiTheme="minorHAnsi" w:cstheme="minorBidi"/>
        </w:rPr>
        <w:t>določa</w:t>
      </w:r>
      <w:r w:rsidR="006F130B">
        <w:rPr>
          <w:rFonts w:asciiTheme="minorHAnsi" w:hAnsiTheme="minorHAnsi" w:cstheme="minorBidi"/>
        </w:rPr>
        <w:t xml:space="preserve"> komunikacijski načrt </w:t>
      </w:r>
      <w:r w:rsidR="00A35B38">
        <w:rPr>
          <w:rFonts w:asciiTheme="minorHAnsi" w:hAnsiTheme="minorHAnsi" w:cstheme="minorBidi"/>
        </w:rPr>
        <w:t xml:space="preserve">za posamezno </w:t>
      </w:r>
      <w:r w:rsidR="00A44E23">
        <w:rPr>
          <w:rFonts w:asciiTheme="minorHAnsi" w:hAnsiTheme="minorHAnsi" w:cstheme="minorBidi"/>
        </w:rPr>
        <w:t>koledarsko leto.</w:t>
      </w:r>
    </w:p>
    <w:p w:rsidR="00606E27" w:rsidP="009F7E69" w:rsidRDefault="00606E27" w14:paraId="35E204BE" w14:textId="77777777">
      <w:pPr>
        <w:rPr>
          <w:rFonts w:asciiTheme="minorHAnsi" w:hAnsiTheme="minorHAnsi" w:cstheme="minorHAnsi"/>
        </w:rPr>
      </w:pPr>
    </w:p>
    <w:p w:rsidR="00974EA9" w:rsidP="009F7E69" w:rsidRDefault="00974EA9" w14:paraId="354C5115" w14:textId="53C489A9">
      <w:pPr>
        <w:rPr>
          <w:rFonts w:asciiTheme="minorHAnsi" w:hAnsiTheme="minorHAnsi" w:cstheme="minorHAnsi"/>
        </w:rPr>
      </w:pPr>
      <w:r>
        <w:rPr>
          <w:rFonts w:asciiTheme="minorHAnsi" w:hAnsiTheme="minorHAnsi" w:cstheme="minorHAnsi"/>
        </w:rPr>
        <w:t>S strani naročnika potrjeni komunikacijski načrti so priloga te pogodbe.</w:t>
      </w:r>
    </w:p>
    <w:p w:rsidR="00606E27" w:rsidP="009F7E69" w:rsidRDefault="00606E27" w14:paraId="61B56F13" w14:textId="0873122F">
      <w:pPr>
        <w:rPr>
          <w:rFonts w:asciiTheme="minorHAnsi" w:hAnsiTheme="minorHAnsi" w:cstheme="minorHAnsi"/>
        </w:rPr>
      </w:pPr>
    </w:p>
    <w:p w:rsidR="00606E27" w:rsidP="009F7E69" w:rsidRDefault="00606E27" w14:paraId="418D463A" w14:textId="68941867">
      <w:pPr>
        <w:rPr>
          <w:rFonts w:asciiTheme="minorHAnsi" w:hAnsiTheme="minorHAnsi" w:cstheme="minorHAnsi"/>
        </w:rPr>
      </w:pPr>
      <w:r w:rsidRPr="00F7494C">
        <w:rPr>
          <w:rFonts w:asciiTheme="minorHAnsi" w:hAnsiTheme="minorHAnsi" w:cstheme="minorHAnsi"/>
        </w:rPr>
        <w:t xml:space="preserve">V primeru podaljšanja projekta </w:t>
      </w:r>
      <w:r w:rsidRPr="00F7494C">
        <w:t>»</w:t>
      </w:r>
      <w:r w:rsidRPr="00F7494C">
        <w:rPr>
          <w:rFonts w:asciiTheme="minorHAnsi" w:hAnsiTheme="minorHAnsi" w:cstheme="minorHAnsi"/>
        </w:rPr>
        <w:t>Ozaveščanje, obveščanje različnih javnosti in spodbujanje k večji vključenosti v vseživljenjsko učenje«</w:t>
      </w:r>
      <w:r w:rsidRPr="00F7494C" w:rsidR="00A44E23">
        <w:rPr>
          <w:rFonts w:asciiTheme="minorHAnsi" w:hAnsiTheme="minorHAnsi" w:cstheme="minorHAnsi"/>
        </w:rPr>
        <w:t>,</w:t>
      </w:r>
      <w:r w:rsidRPr="00F7494C">
        <w:rPr>
          <w:rFonts w:asciiTheme="minorHAnsi" w:hAnsiTheme="minorHAnsi" w:cstheme="minorHAnsi"/>
        </w:rPr>
        <w:t xml:space="preserve"> se dopolnitev Komunikacijske strategije in Komunikacijski načrt za obdobje podaljšanja projekta pripravita v enem mesecu od podpisa aneksa k tej pogodbi. Vse aktivnosti, ki so opredeljene v komunikacijskem načrtu za podaljšano obdobje</w:t>
      </w:r>
      <w:r w:rsidRPr="00F7494C" w:rsidR="00A44E23">
        <w:rPr>
          <w:rFonts w:asciiTheme="minorHAnsi" w:hAnsiTheme="minorHAnsi" w:cstheme="minorHAnsi"/>
        </w:rPr>
        <w:t>,</w:t>
      </w:r>
      <w:r w:rsidRPr="00F7494C">
        <w:rPr>
          <w:rFonts w:asciiTheme="minorHAnsi" w:hAnsiTheme="minorHAnsi" w:cstheme="minorHAnsi"/>
        </w:rPr>
        <w:t xml:space="preserve"> morajo biti izvedene v roku določenem v Komunikacijskem načrtu, ki je po uskladitvi z naročnikom priloga te pogodbe.</w:t>
      </w:r>
    </w:p>
    <w:p w:rsidR="00974EA9" w:rsidP="009F7E69" w:rsidRDefault="00974EA9" w14:paraId="7C9CCBD6" w14:textId="2644C09D">
      <w:pPr>
        <w:rPr>
          <w:rFonts w:asciiTheme="minorHAnsi" w:hAnsiTheme="minorHAnsi" w:cstheme="minorHAnsi"/>
        </w:rPr>
      </w:pPr>
    </w:p>
    <w:p w:rsidR="009F7E69" w:rsidP="009F7E69" w:rsidRDefault="009F7E69" w14:paraId="362304CD" w14:textId="2A16E53D">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rsidR="00F1689B" w:rsidP="00F1689B" w:rsidRDefault="00F1689B" w14:paraId="726085DD" w14:textId="77777777">
      <w:pPr>
        <w:pStyle w:val="Naslov1"/>
        <w:rPr>
          <w:rFonts w:asciiTheme="minorHAnsi" w:hAnsiTheme="minorHAnsi" w:cstheme="minorHAnsi"/>
          <w:szCs w:val="24"/>
        </w:rPr>
      </w:pPr>
      <w:bookmarkStart w:name="_Toc154133893" w:id="28"/>
      <w:r>
        <w:rPr>
          <w:rFonts w:asciiTheme="minorHAnsi" w:hAnsiTheme="minorHAnsi" w:cstheme="minorHAnsi"/>
          <w:szCs w:val="24"/>
        </w:rPr>
        <w:t>IZVAJANJE STORITVE</w:t>
      </w:r>
      <w:bookmarkEnd w:id="26"/>
      <w:bookmarkEnd w:id="28"/>
    </w:p>
    <w:p w:rsidRPr="004B4730" w:rsidR="009F7E69" w:rsidP="009F7E69" w:rsidRDefault="009F7E69" w14:paraId="36E84DF7" w14:textId="77777777">
      <w:pPr>
        <w:jc w:val="center"/>
        <w:rPr>
          <w:rFonts w:asciiTheme="minorHAnsi" w:hAnsiTheme="minorHAnsi" w:cstheme="minorHAnsi"/>
          <w:b/>
          <w:bCs/>
        </w:rPr>
      </w:pPr>
    </w:p>
    <w:p w:rsidRPr="00132AEE" w:rsidR="009F7E69" w:rsidP="009F7E69" w:rsidRDefault="009F7E69" w14:paraId="0903C138" w14:textId="77777777">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rsidR="009F7E69" w:rsidP="009F7E69" w:rsidRDefault="00606E27" w14:paraId="70183591" w14:textId="5525C5E0">
      <w:pPr>
        <w:rPr>
          <w:rFonts w:asciiTheme="minorHAnsi" w:hAnsiTheme="minorHAnsi" w:cstheme="minorHAnsi"/>
        </w:rPr>
      </w:pPr>
      <w:r>
        <w:rPr>
          <w:rFonts w:asciiTheme="minorHAnsi" w:hAnsiTheme="minorHAnsi" w:cstheme="minorHAnsi"/>
        </w:rPr>
        <w:t>S</w:t>
      </w:r>
      <w:r w:rsidR="009F7E69">
        <w:rPr>
          <w:rFonts w:asciiTheme="minorHAnsi" w:hAnsiTheme="minorHAnsi" w:cstheme="minorHAnsi"/>
        </w:rPr>
        <w:t xml:space="preserve">toritve se bodo izvajale </w:t>
      </w:r>
      <w:r w:rsidR="00297272">
        <w:rPr>
          <w:rFonts w:asciiTheme="minorHAnsi" w:hAnsiTheme="minorHAnsi" w:cstheme="minorHAnsi"/>
        </w:rPr>
        <w:t xml:space="preserve">v </w:t>
      </w:r>
      <w:r>
        <w:rPr>
          <w:rFonts w:asciiTheme="minorHAnsi" w:hAnsiTheme="minorHAnsi" w:cstheme="minorHAnsi"/>
        </w:rPr>
        <w:t>Republiki Sloveniji.</w:t>
      </w:r>
      <w:r w:rsidR="009F7E69">
        <w:rPr>
          <w:rFonts w:asciiTheme="minorHAnsi" w:hAnsiTheme="minorHAnsi" w:cstheme="minorHAnsi"/>
        </w:rPr>
        <w:t xml:space="preserve"> </w:t>
      </w:r>
    </w:p>
    <w:p w:rsidR="00297272" w:rsidP="009F7E69" w:rsidRDefault="00297272" w14:paraId="79D62239" w14:textId="190C8130">
      <w:pPr>
        <w:rPr>
          <w:rFonts w:asciiTheme="minorHAnsi" w:hAnsiTheme="minorHAnsi" w:cstheme="minorHAnsi"/>
        </w:rPr>
      </w:pPr>
    </w:p>
    <w:p w:rsidR="009F7E69" w:rsidP="009F7E69" w:rsidRDefault="00297272" w14:paraId="56E335B4" w14:textId="7182CBB6">
      <w:pPr>
        <w:rPr>
          <w:rFonts w:asciiTheme="minorHAnsi" w:hAnsiTheme="minorHAnsi" w:cstheme="minorHAnsi"/>
        </w:rPr>
      </w:pPr>
      <w:r>
        <w:rPr>
          <w:rFonts w:asciiTheme="minorHAnsi" w:hAnsiTheme="minorHAnsi" w:cstheme="minorHAnsi"/>
        </w:rPr>
        <w:t>Storitve se bodo izvajale elektronsko (npr. e-pošta, video klici, ipd.), telefonsko, na sedežu naročnika in izvajalca ter po potrebi na terenu. Na kakšen način se bo posamezna storitev izvajala, bosta naročnik in izvajalec dogovorila sproti, in sicer v okviru potreb posamezne storitve</w:t>
      </w:r>
      <w:r w:rsidR="009F7E69">
        <w:rPr>
          <w:rFonts w:asciiTheme="minorHAnsi" w:hAnsiTheme="minorHAnsi" w:cstheme="minorHAnsi"/>
        </w:rPr>
        <w:t xml:space="preserve">. </w:t>
      </w:r>
    </w:p>
    <w:p w:rsidR="00FC319E" w:rsidP="009F7E69" w:rsidRDefault="00FC319E" w14:paraId="1FF141AE" w14:textId="77777777">
      <w:pPr>
        <w:rPr>
          <w:rFonts w:asciiTheme="minorHAnsi" w:hAnsiTheme="minorHAnsi" w:cstheme="minorHAnsi"/>
        </w:rPr>
      </w:pPr>
    </w:p>
    <w:p w:rsidRPr="00132AEE" w:rsidR="009F7E69" w:rsidP="009F7E69" w:rsidRDefault="009F7E69" w14:paraId="6456623D" w14:textId="77777777">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rsidR="009F7E69" w:rsidP="009F7E69" w:rsidRDefault="009F7E69" w14:paraId="6103BD03" w14:textId="41DFA16D">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usposobljenega kadra, ki izpolnjuje vse zahtevane pogoje iz razpisne dokumentacije. </w:t>
      </w:r>
    </w:p>
    <w:p w:rsidR="009F7E69" w:rsidP="009F7E69" w:rsidRDefault="009F7E69" w14:paraId="677709C8" w14:textId="77777777">
      <w:pPr>
        <w:rPr>
          <w:rFonts w:asciiTheme="minorHAnsi" w:hAnsiTheme="minorHAnsi" w:cstheme="minorHAnsi"/>
        </w:rPr>
      </w:pPr>
      <w:r>
        <w:rPr>
          <w:rFonts w:asciiTheme="minorHAnsi" w:hAnsiTheme="minorHAnsi" w:cstheme="minorHAnsi"/>
        </w:rPr>
        <w:t xml:space="preserve"> </w:t>
      </w:r>
    </w:p>
    <w:p w:rsidR="009F7E69" w:rsidP="009F7E69" w:rsidRDefault="009F7E69" w14:paraId="10CAFEFC" w14:textId="3799324B">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je</w:t>
      </w:r>
      <w:r w:rsidRPr="005032C7">
        <w:rPr>
          <w:rFonts w:asciiTheme="minorHAnsi" w:hAnsiTheme="minorHAnsi" w:cstheme="minorHAnsi"/>
        </w:rPr>
        <w:t xml:space="preserve"> poimensko nominiran v ponudbi izvajalca</w:t>
      </w:r>
      <w:r>
        <w:rPr>
          <w:rFonts w:asciiTheme="minorHAnsi" w:hAnsiTheme="minorHAnsi" w:cstheme="minorHAnsi"/>
        </w:rPr>
        <w:t>, in sicer v obrazcu</w:t>
      </w:r>
      <w:r w:rsidRPr="005032C7">
        <w:rPr>
          <w:rFonts w:asciiTheme="minorHAnsi" w:hAnsiTheme="minorHAnsi" w:cstheme="minorHAnsi"/>
        </w:rPr>
        <w:t xml:space="preserve"> OBR – 2.</w:t>
      </w:r>
      <w:r w:rsidRPr="005032C7" w:rsidR="00297272">
        <w:rPr>
          <w:rFonts w:asciiTheme="minorHAnsi" w:hAnsiTheme="minorHAnsi" w:cstheme="minorHAnsi"/>
        </w:rPr>
        <w:t>1</w:t>
      </w:r>
      <w:r w:rsidR="00297272">
        <w:rPr>
          <w:rFonts w:asciiTheme="minorHAnsi" w:hAnsiTheme="minorHAnsi" w:cstheme="minorHAnsi"/>
        </w:rPr>
        <w:t>6 (Nominacija nominiranega kadra)</w:t>
      </w:r>
      <w:r>
        <w:rPr>
          <w:rFonts w:asciiTheme="minorHAnsi" w:hAnsiTheme="minorHAnsi" w:cstheme="minorHAnsi"/>
        </w:rPr>
        <w:t xml:space="preserve">, ki je priloga te pogodbe. Izvajalec mora storitve, ki so predmet naročila, izvajati s kadrom, ki je poimensko naveden v obrazcu OBR – </w:t>
      </w:r>
      <w:r w:rsidR="00297272">
        <w:rPr>
          <w:rFonts w:asciiTheme="minorHAnsi" w:hAnsiTheme="minorHAnsi" w:cstheme="minorHAnsi"/>
        </w:rPr>
        <w:t>2.16</w:t>
      </w:r>
      <w:r>
        <w:rPr>
          <w:rFonts w:asciiTheme="minorHAnsi" w:hAnsiTheme="minorHAnsi" w:cstheme="minorHAnsi"/>
        </w:rPr>
        <w:t>. Izvajalec lahko posamezen kader zamenja ali doda dodaten kader</w:t>
      </w:r>
      <w:r w:rsidR="00297272">
        <w:rPr>
          <w:rFonts w:asciiTheme="minorHAnsi" w:hAnsiTheme="minorHAnsi" w:cstheme="minorHAnsi"/>
        </w:rPr>
        <w:t>, vendar</w:t>
      </w:r>
      <w:r>
        <w:rPr>
          <w:rFonts w:asciiTheme="minorHAnsi" w:hAnsiTheme="minorHAnsi" w:cstheme="minorHAnsi"/>
        </w:rPr>
        <w:t xml:space="preserve"> le s predhodnim pisnim soglasjem naročnika. </w:t>
      </w:r>
      <w:r w:rsidR="00297272">
        <w:rPr>
          <w:rFonts w:asciiTheme="minorHAnsi" w:hAnsiTheme="minorHAnsi" w:cstheme="minorHAnsi"/>
        </w:rPr>
        <w:t xml:space="preserve">Zamenjan ali nov </w:t>
      </w:r>
      <w:r>
        <w:rPr>
          <w:rFonts w:asciiTheme="minorHAnsi" w:hAnsiTheme="minorHAnsi" w:cstheme="minorHAnsi"/>
        </w:rPr>
        <w:t xml:space="preserve">kader mora izpolnjevati vse zahteve v zvezi s kadrovsko sposobnostjo </w:t>
      </w:r>
      <w:r w:rsidR="00347464">
        <w:rPr>
          <w:rFonts w:asciiTheme="minorHAnsi" w:hAnsiTheme="minorHAnsi" w:cstheme="minorHAnsi"/>
        </w:rPr>
        <w:t xml:space="preserve">(kadrovska sposobnost – usposobljenost kadra) </w:t>
      </w:r>
      <w:r>
        <w:rPr>
          <w:rFonts w:asciiTheme="minorHAnsi" w:hAnsiTheme="minorHAnsi" w:cstheme="minorHAnsi"/>
        </w:rPr>
        <w:t xml:space="preserve">iz razpisne dokumentacije. Ob vsakem predlogu menjave oz. imenovanja dodatnega kadra mora izvajalec naročniku predložiti dokumente, ki so bili skladno z razpisno dokumentacijo zahtevani. </w:t>
      </w:r>
      <w:bookmarkStart w:name="_Hlk107476052" w:id="29"/>
    </w:p>
    <w:p w:rsidR="009F7E69" w:rsidP="009F7E69" w:rsidRDefault="009F7E69" w14:paraId="56A4C8C9" w14:textId="77777777">
      <w:pPr>
        <w:rPr>
          <w:rFonts w:asciiTheme="minorHAnsi" w:hAnsiTheme="minorHAnsi" w:cstheme="minorHAnsi"/>
        </w:rPr>
      </w:pPr>
    </w:p>
    <w:p w:rsidR="009F7E69" w:rsidP="009F7E69" w:rsidRDefault="009F7E69" w14:paraId="0AB7AC8D" w14:textId="77777777">
      <w:pPr>
        <w:rPr>
          <w:rFonts w:asciiTheme="minorHAnsi" w:hAnsiTheme="minorHAnsi" w:cstheme="minorHAnsi"/>
        </w:rPr>
      </w:pPr>
      <w:r>
        <w:rPr>
          <w:rFonts w:asciiTheme="minorHAnsi" w:hAnsiTheme="minorHAnsi" w:cstheme="minorHAnsi"/>
        </w:rPr>
        <w:t xml:space="preserve">Zamenjavo posameznega kadra lahko zahteva tudi naročnik. </w:t>
      </w:r>
    </w:p>
    <w:p w:rsidR="009F7E69" w:rsidP="009F7E69" w:rsidRDefault="009F7E69" w14:paraId="4363556B" w14:textId="77777777">
      <w:pPr>
        <w:rPr>
          <w:rFonts w:cs="Arial"/>
        </w:rPr>
      </w:pPr>
    </w:p>
    <w:p w:rsidR="009F7E69" w:rsidP="009F7E69" w:rsidRDefault="009F7E69" w14:paraId="54D0CC8D" w14:textId="290C6785">
      <w:pPr>
        <w:rPr>
          <w:rFonts w:cs="Arial"/>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29"/>
      <w:r w:rsidRPr="00124B5D">
        <w:rPr>
          <w:rFonts w:cs="Arial"/>
        </w:rPr>
        <w:t xml:space="preserve"> ne bo znal aktivno govoriti/pisati </w:t>
      </w:r>
      <w:r w:rsidRPr="7620ECA7" w:rsidR="08B261B3">
        <w:rPr>
          <w:rFonts w:cs="Arial"/>
        </w:rPr>
        <w:t xml:space="preserve">v </w:t>
      </w:r>
      <w:r w:rsidRPr="7620ECA7">
        <w:rPr>
          <w:rFonts w:cs="Arial"/>
        </w:rPr>
        <w:t>slovensk</w:t>
      </w:r>
      <w:r w:rsidRPr="7620ECA7" w:rsidR="6065EB94">
        <w:rPr>
          <w:rFonts w:cs="Arial"/>
        </w:rPr>
        <w:t>em</w:t>
      </w:r>
      <w:r w:rsidRPr="7620ECA7">
        <w:rPr>
          <w:rFonts w:cs="Arial"/>
        </w:rPr>
        <w:t xml:space="preserve"> jezik</w:t>
      </w:r>
      <w:r w:rsidRPr="7620ECA7" w:rsidR="40F29E56">
        <w:rPr>
          <w:rFonts w:cs="Arial"/>
        </w:rPr>
        <w:t>u</w:t>
      </w:r>
      <w:r w:rsidRPr="00124B5D">
        <w:rPr>
          <w:rFonts w:cs="Arial"/>
        </w:rPr>
        <w:t xml:space="preserve">, naročnik z njim ne bo komuniciral </w:t>
      </w:r>
      <w:r w:rsidR="00815D55">
        <w:rPr>
          <w:rFonts w:cs="Arial"/>
        </w:rPr>
        <w:t>in</w:t>
      </w:r>
      <w:r w:rsidRPr="00124B5D" w:rsidR="00815D55">
        <w:rPr>
          <w:rFonts w:cs="Arial"/>
        </w:rPr>
        <w:t xml:space="preserve"> </w:t>
      </w:r>
      <w:r w:rsidRPr="00124B5D">
        <w:rPr>
          <w:rFonts w:cs="Arial"/>
        </w:rPr>
        <w:t>si pridržuje pravico</w:t>
      </w:r>
      <w:r w:rsidR="00815D55">
        <w:rPr>
          <w:rFonts w:cs="Arial"/>
        </w:rPr>
        <w:t>,</w:t>
      </w:r>
      <w:r w:rsidRPr="00124B5D">
        <w:rPr>
          <w:rFonts w:cs="Arial"/>
        </w:rPr>
        <w:t xml:space="preserve">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rsidR="009F7E69" w:rsidP="009F7E69" w:rsidRDefault="009F7E69" w14:paraId="69441F87" w14:textId="77777777">
      <w:pPr>
        <w:rPr>
          <w:rFonts w:asciiTheme="minorHAnsi" w:hAnsiTheme="minorHAnsi" w:cstheme="minorHAnsi"/>
        </w:rPr>
      </w:pPr>
    </w:p>
    <w:p w:rsidR="009F7E69" w:rsidP="009F7E69" w:rsidRDefault="009F7E69" w14:paraId="5A47ACCF" w14:textId="77777777">
      <w:pPr>
        <w:pStyle w:val="Odstavekseznama"/>
        <w:numPr>
          <w:ilvl w:val="0"/>
          <w:numId w:val="1"/>
        </w:numPr>
        <w:spacing w:line="240" w:lineRule="auto"/>
        <w:jc w:val="center"/>
        <w:rPr>
          <w:rFonts w:asciiTheme="minorHAnsi" w:hAnsiTheme="minorHAnsi" w:cstheme="minorHAnsi"/>
          <w:b/>
        </w:rPr>
      </w:pPr>
      <w:bookmarkStart w:name="_Hlk107477356" w:id="30"/>
      <w:r>
        <w:rPr>
          <w:rFonts w:asciiTheme="minorHAnsi" w:hAnsiTheme="minorHAnsi" w:cstheme="minorHAnsi"/>
          <w:b/>
        </w:rPr>
        <w:t>č</w:t>
      </w:r>
      <w:r w:rsidRPr="00DE184E">
        <w:rPr>
          <w:rFonts w:asciiTheme="minorHAnsi" w:hAnsiTheme="minorHAnsi" w:cstheme="minorHAnsi"/>
          <w:b/>
        </w:rPr>
        <w:t>len</w:t>
      </w:r>
    </w:p>
    <w:bookmarkEnd w:id="30"/>
    <w:p w:rsidR="009F7E69" w:rsidP="009F7E69" w:rsidRDefault="009F7E69" w14:paraId="0ABD556C" w14:textId="384594C0">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OBR – 2.1</w:t>
      </w:r>
      <w:r>
        <w:rPr>
          <w:rFonts w:asciiTheme="minorHAnsi" w:hAnsiTheme="minorHAnsi" w:cstheme="minorHAnsi"/>
        </w:rPr>
        <w:t>2</w:t>
      </w:r>
      <w:r w:rsidR="00347464">
        <w:rPr>
          <w:rFonts w:asciiTheme="minorHAnsi" w:hAnsiTheme="minorHAnsi" w:cstheme="minorHAnsi"/>
        </w:rPr>
        <w:t xml:space="preserve"> (</w:t>
      </w:r>
      <w:r w:rsidRPr="00784C00">
        <w:rPr>
          <w:rFonts w:asciiTheme="minorHAnsi" w:hAnsiTheme="minorHAnsi" w:cstheme="minorHAnsi"/>
        </w:rPr>
        <w:t>Vrsta in opis predmeta ali Tehnična specifikacija</w:t>
      </w:r>
      <w:r w:rsidR="00347464">
        <w:rPr>
          <w:rFonts w:asciiTheme="minorHAnsi" w:hAnsiTheme="minorHAnsi" w:cstheme="minorHAnsi"/>
        </w:rPr>
        <w:t>)</w:t>
      </w:r>
      <w:r>
        <w:rPr>
          <w:rFonts w:asciiTheme="minorHAnsi" w:hAnsiTheme="minorHAnsi" w:cstheme="minorHAnsi"/>
        </w:rPr>
        <w:t xml:space="preserve"> ter skladno </w:t>
      </w:r>
      <w:r w:rsidR="00F52885">
        <w:rPr>
          <w:rFonts w:asciiTheme="minorHAnsi" w:hAnsiTheme="minorHAnsi" w:cstheme="minorHAnsi"/>
        </w:rPr>
        <w:t>s</w:t>
      </w:r>
      <w:r w:rsidR="00FC319E">
        <w:rPr>
          <w:rFonts w:asciiTheme="minorHAnsi" w:hAnsiTheme="minorHAnsi" w:cstheme="minorHAnsi"/>
        </w:rPr>
        <w:t xml:space="preserve"> komunikacijsko strategijo in</w:t>
      </w:r>
      <w:r w:rsidR="00EA5B0A">
        <w:rPr>
          <w:rFonts w:asciiTheme="minorHAnsi" w:hAnsiTheme="minorHAnsi" w:cstheme="minorHAnsi"/>
        </w:rPr>
        <w:t xml:space="preserve"> vsakokratnim komunikacijskim načrtom</w:t>
      </w:r>
      <w:r>
        <w:rPr>
          <w:rFonts w:asciiTheme="minorHAnsi" w:hAnsiTheme="minorHAnsi" w:cstheme="minorHAnsi"/>
        </w:rPr>
        <w:t>.</w:t>
      </w:r>
    </w:p>
    <w:p w:rsidR="00F52885" w:rsidP="009F7E69" w:rsidRDefault="00F52885" w14:paraId="6FF5EF5A" w14:textId="48EC40D6">
      <w:pPr>
        <w:rPr>
          <w:rFonts w:asciiTheme="minorHAnsi" w:hAnsiTheme="minorHAnsi" w:cstheme="minorHAnsi"/>
        </w:rPr>
      </w:pPr>
    </w:p>
    <w:p w:rsidR="00F52885" w:rsidP="009F7E69" w:rsidRDefault="00F52885" w14:paraId="2A80365F" w14:textId="2BBE1E98">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živo, se mora izvajalec odzvati na povabilo na sestanek v roku dveh delovnih dni. V primeru vprašanj naročnika po elektronski pošti pa mora izvajalec nanje odgovoriti naslednji delovni dan.</w:t>
      </w:r>
    </w:p>
    <w:p w:rsidR="00DC0C5C" w:rsidP="009F7E69" w:rsidRDefault="00DC0C5C" w14:paraId="37A871EE" w14:textId="79483DB6">
      <w:pPr>
        <w:rPr>
          <w:rFonts w:asciiTheme="minorHAnsi" w:hAnsiTheme="minorHAnsi" w:cstheme="minorHAnsi"/>
        </w:rPr>
      </w:pPr>
    </w:p>
    <w:p w:rsidR="00DC0C5C" w:rsidP="00DC0C5C" w:rsidRDefault="00DC0C5C" w14:paraId="12F69D07" w14:textId="77777777">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rsidRPr="00742EF9" w:rsidR="00DC0C5C" w:rsidP="009F7E69" w:rsidRDefault="00DC0C5C" w14:paraId="63745CE3" w14:textId="4AA17CA4">
      <w:pPr>
        <w:rPr>
          <w:rFonts w:asciiTheme="minorHAnsi" w:hAnsiTheme="minorHAnsi" w:cstheme="minorHAnsi"/>
        </w:rPr>
      </w:pPr>
      <w:r w:rsidRPr="00742EF9">
        <w:rPr>
          <w:rFonts w:asciiTheme="minorHAnsi" w:hAnsiTheme="minorHAnsi" w:cstheme="minorHAnsi"/>
        </w:rPr>
        <w:t xml:space="preserve">Vse stvaritve, nastale pri izvajanju predmeta te pogodbe, morajo biti prosto dostopne širši javnosti z objavo na spletni strani naročnika ali na spletnih straneh pristojnega ministrstva. V ta namen je izvajalec dolžan naročniku </w:t>
      </w:r>
      <w:r w:rsidRPr="00742EF9" w:rsidR="003C1B13">
        <w:rPr>
          <w:rFonts w:asciiTheme="minorHAnsi" w:hAnsiTheme="minorHAnsi" w:cstheme="minorHAnsi"/>
        </w:rPr>
        <w:t xml:space="preserve">izročiti </w:t>
      </w:r>
      <w:r w:rsidRPr="00742EF9">
        <w:rPr>
          <w:rFonts w:asciiTheme="minorHAnsi" w:hAnsiTheme="minorHAnsi" w:cstheme="minorHAnsi"/>
        </w:rPr>
        <w:t>stvaritve na elektronskem mediju v sistematičnem in uporabniku prijaznem načinu, skladno z navodili naročnika.</w:t>
      </w:r>
    </w:p>
    <w:p w:rsidRPr="00742EF9" w:rsidR="0004354C" w:rsidP="009F7E69" w:rsidRDefault="0004354C" w14:paraId="303773E0" w14:textId="7ADB08D9">
      <w:pPr>
        <w:rPr>
          <w:rFonts w:asciiTheme="minorHAnsi" w:hAnsiTheme="minorHAnsi" w:cstheme="minorHAnsi"/>
        </w:rPr>
      </w:pPr>
    </w:p>
    <w:p w:rsidRPr="00742EF9" w:rsidR="0004354C" w:rsidP="0004354C" w:rsidRDefault="0004354C" w14:paraId="6AE502BB" w14:textId="77777777">
      <w:pPr>
        <w:pStyle w:val="Odstavekseznama"/>
        <w:numPr>
          <w:ilvl w:val="0"/>
          <w:numId w:val="1"/>
        </w:numPr>
        <w:spacing w:line="240" w:lineRule="auto"/>
        <w:jc w:val="center"/>
        <w:rPr>
          <w:rFonts w:asciiTheme="minorHAnsi" w:hAnsiTheme="minorHAnsi" w:cstheme="minorHAnsi"/>
          <w:b/>
        </w:rPr>
      </w:pPr>
      <w:r w:rsidRPr="00742EF9">
        <w:rPr>
          <w:rFonts w:asciiTheme="minorHAnsi" w:hAnsiTheme="minorHAnsi" w:cstheme="minorHAnsi"/>
          <w:b/>
        </w:rPr>
        <w:t>člen</w:t>
      </w:r>
    </w:p>
    <w:p w:rsidRPr="00742EF9" w:rsidR="0004354C" w:rsidP="009F7E69" w:rsidRDefault="0004354C" w14:paraId="0E5FE068" w14:textId="312EB2A3">
      <w:pPr>
        <w:rPr>
          <w:rFonts w:asciiTheme="minorHAnsi" w:hAnsiTheme="minorHAnsi" w:cstheme="minorHAnsi"/>
        </w:rPr>
      </w:pPr>
      <w:r w:rsidRPr="00742EF9">
        <w:rPr>
          <w:rFonts w:asciiTheme="minorHAnsi" w:hAnsiTheme="minorHAnsi" w:cstheme="minorHAnsi"/>
        </w:rPr>
        <w:t xml:space="preserve">Izvajalec bo hranil vso originalno dokumentacijo v zvezi z operacijo kot dokazila za potrebe nadzora in spremljanja na nivoju projekta </w:t>
      </w:r>
      <w:r w:rsidRPr="00742EF9">
        <w:rPr>
          <w:rStyle w:val="normaltextrun"/>
          <w:rFonts w:cs="Arial"/>
          <w:b/>
          <w:bCs/>
          <w:i/>
          <w:iCs/>
          <w:shd w:val="clear" w:color="auto" w:fill="FFFFFF"/>
        </w:rPr>
        <w:t xml:space="preserve">»Ozaveščanje, obveščanje različnih javnosti in spodbujanje k večji vključenosti v vseživljenjsko učenje« </w:t>
      </w:r>
      <w:r w:rsidRPr="00742EF9">
        <w:rPr>
          <w:rFonts w:asciiTheme="minorHAnsi" w:hAnsiTheme="minorHAnsi" w:cstheme="minorHAnsi"/>
        </w:rPr>
        <w:t xml:space="preserve">ter bo zagotavljal dostop do navedene dokumentacije, in sicer najmanj za obdobje 5 (petih) let </w:t>
      </w:r>
      <w:r w:rsidRPr="00742EF9" w:rsidR="00742EF9">
        <w:rPr>
          <w:rFonts w:asciiTheme="minorHAnsi" w:hAnsiTheme="minorHAnsi" w:cstheme="minorHAnsi"/>
        </w:rPr>
        <w:t>od</w:t>
      </w:r>
      <w:r w:rsidRPr="00742EF9" w:rsidR="00596A47">
        <w:rPr>
          <w:rFonts w:asciiTheme="minorHAnsi" w:hAnsiTheme="minorHAnsi" w:cstheme="minorHAnsi"/>
        </w:rPr>
        <w:t xml:space="preserve"> </w:t>
      </w:r>
      <w:r w:rsidRPr="00742EF9">
        <w:rPr>
          <w:rFonts w:asciiTheme="minorHAnsi" w:hAnsiTheme="minorHAnsi" w:cstheme="minorHAnsi"/>
        </w:rPr>
        <w:t>31. decembra leta, v katerem bo opravljeno zadnje plačilo. Navedeno časovno obdobje se prekine v primeru sodnih postopkov ali na zahtevo Evropske komisije oziroma drugih nadzornih organov. O morebitni spremembi obdobja za hrambo dokumentacije bo izvajalec pisno obveščen s strani naročnika.</w:t>
      </w:r>
    </w:p>
    <w:p w:rsidR="00170501" w:rsidP="009F7E69" w:rsidRDefault="00170501" w14:paraId="3BE89402" w14:textId="6892DEA6">
      <w:pPr>
        <w:rPr>
          <w:rFonts w:asciiTheme="minorHAnsi" w:hAnsiTheme="minorHAnsi" w:cstheme="minorHAnsi"/>
        </w:rPr>
      </w:pPr>
    </w:p>
    <w:p w:rsidR="009F7E69" w:rsidP="009F7E69" w:rsidRDefault="009F7E69" w14:paraId="608C63ED" w14:textId="77777777">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rsidRPr="00566E6B" w:rsidR="009F7E69" w:rsidP="009F7E69" w:rsidRDefault="009F7E69" w14:paraId="04E25398" w14:textId="77777777">
      <w:r>
        <w:t>Izvajalec s podpisom te pogodbe potrjuje, da je v celoti seznanjen z obsegom in zahtevnostjo pogodbenih storitev.</w:t>
      </w:r>
    </w:p>
    <w:p w:rsidR="009F7E69" w:rsidP="009F7E69" w:rsidRDefault="009F7E69" w14:paraId="79AD8F2F" w14:textId="77777777">
      <w:pPr>
        <w:overflowPunct w:val="0"/>
        <w:autoSpaceDE w:val="0"/>
        <w:autoSpaceDN w:val="0"/>
        <w:adjustRightInd w:val="0"/>
        <w:textAlignment w:val="baseline"/>
        <w:rPr>
          <w:rFonts w:asciiTheme="majorHAnsi" w:hAnsiTheme="majorHAnsi" w:cstheme="majorHAnsi"/>
        </w:rPr>
      </w:pPr>
    </w:p>
    <w:p w:rsidRPr="003C1B13" w:rsidR="009F7E69" w:rsidP="009F7E69" w:rsidRDefault="009F7E69" w14:paraId="125AFB48" w14:textId="77777777">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rsidRPr="003C1B13" w:rsidR="009F7E69" w:rsidP="009F7E69" w:rsidRDefault="009F7E69" w14:paraId="4BFBF1DD" w14:textId="77777777">
      <w:r w:rsidRPr="003C1B13">
        <w:t xml:space="preserve">Naročnik ima pravico izvajati nadzor nad delom izvajalca po tej pogodbi. </w:t>
      </w:r>
    </w:p>
    <w:p w:rsidRPr="003C1B13" w:rsidR="009F7E69" w:rsidP="009F7E69" w:rsidRDefault="009F7E69" w14:paraId="1B7A8CC5" w14:textId="77777777"/>
    <w:p w:rsidRPr="003C1B13" w:rsidR="009F7E69" w:rsidP="009F7E69" w:rsidRDefault="009F7E69" w14:paraId="4777211B" w14:textId="77777777">
      <w:r w:rsidRPr="003C1B13">
        <w:t>Naročnik lahko izvede nadzorstveni pregled zaradi preverjanja katerekoli izvajalčeve obveznosti po tej pogodbi, vključno s preverjanjem, in sicer, če izvajalec:</w:t>
      </w:r>
    </w:p>
    <w:p w:rsidRPr="003C1B13" w:rsidR="009F7E69" w:rsidP="009F7E69" w:rsidRDefault="009F7E69" w14:paraId="403DE3D9" w14:textId="77777777">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rsidRPr="003C1B13" w:rsidR="009F7E69" w:rsidP="009F7E69" w:rsidRDefault="009F7E69" w14:paraId="215AC9E9" w14:textId="77777777">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izvaja oziroma upošteva tehnične in druge varnostne ukrepe glede varovanja podatkov ali kakovosti izvedenih storitev; </w:t>
      </w:r>
    </w:p>
    <w:p w:rsidRPr="003C1B13" w:rsidR="009F7E69" w:rsidP="009F7E69" w:rsidRDefault="009F7E69" w14:paraId="3300AD76" w14:textId="77777777">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spoštuje finančne predpise v pomenu revizijskega nadzora oziroma;</w:t>
      </w:r>
    </w:p>
    <w:p w:rsidRPr="003C1B13" w:rsidR="009F7E69" w:rsidP="009F7E69" w:rsidRDefault="009F7E69" w14:paraId="3C0B5C16" w14:textId="20A0C07F">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p>
    <w:p w:rsidR="00347464" w:rsidP="00561059" w:rsidRDefault="00347464" w14:paraId="52057B50" w14:textId="5BEC0EF7">
      <w:pPr>
        <w:pStyle w:val="Odstavekseznama"/>
        <w:spacing w:line="240" w:lineRule="auto"/>
        <w:ind w:left="360"/>
        <w:rPr>
          <w:rFonts w:asciiTheme="majorHAnsi" w:hAnsiTheme="majorHAnsi" w:cstheme="majorHAnsi"/>
          <w:highlight w:val="cyan"/>
        </w:rPr>
      </w:pPr>
    </w:p>
    <w:p w:rsidRPr="00742EF9" w:rsidR="00F7494C" w:rsidP="005A12C8" w:rsidRDefault="005A12C8" w14:paraId="0A06F5AC" w14:textId="46716572">
      <w:pPr>
        <w:rPr>
          <w:rFonts w:asciiTheme="majorHAnsi" w:hAnsiTheme="majorHAnsi" w:cstheme="majorHAnsi"/>
        </w:rPr>
      </w:pPr>
      <w:r w:rsidRPr="00742EF9">
        <w:rPr>
          <w:rFonts w:asciiTheme="majorHAnsi" w:hAnsiTheme="majorHAnsi" w:cstheme="majorHAnsi"/>
        </w:rPr>
        <w:t>Izvajalec soglaša, da bo aktivno sodeloval in zagotovil vso zahtevano dokumentacijo in poročila v morebitnih nadzorstvenih ali revizijskih postopkih pristojnih organov.</w:t>
      </w:r>
    </w:p>
    <w:p w:rsidRPr="00EA5B0A" w:rsidR="00F7494C" w:rsidP="00561059" w:rsidRDefault="00F7494C" w14:paraId="7ABE2971" w14:textId="77777777">
      <w:pPr>
        <w:pStyle w:val="Odstavekseznama"/>
        <w:spacing w:line="240" w:lineRule="auto"/>
        <w:ind w:left="360"/>
        <w:rPr>
          <w:rFonts w:asciiTheme="majorHAnsi" w:hAnsiTheme="majorHAnsi" w:cstheme="majorHAnsi"/>
          <w:highlight w:val="cyan"/>
        </w:rPr>
      </w:pPr>
    </w:p>
    <w:p w:rsidR="009F7E69" w:rsidP="009F7E69" w:rsidRDefault="009F7E69" w14:paraId="0250DF31" w14:textId="77777777">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rsidR="00BC4A1D" w:rsidP="009F7E69" w:rsidRDefault="00BC4A1D" w14:paraId="683F19BD" w14:textId="4A5DAF4A">
      <w:r>
        <w:t>Izvajalec mora po zaključku koledarskega leta narediti vmesno poročilo o izvajanju komunikacijske strategije in doseganju</w:t>
      </w:r>
      <w:r w:rsidR="00DC0C5C">
        <w:t xml:space="preserve"> ciljev ter</w:t>
      </w:r>
      <w:r>
        <w:t xml:space="preserve"> kazalnikov vsakokratnega komunikacijskega načrta</w:t>
      </w:r>
      <w:r w:rsidR="003C1B13">
        <w:t>.</w:t>
      </w:r>
    </w:p>
    <w:p w:rsidR="00BC4A1D" w:rsidP="009F7E69" w:rsidRDefault="00BC4A1D" w14:paraId="31427C1F" w14:textId="77777777"/>
    <w:p w:rsidRPr="00CE5D9B" w:rsidR="009F7E69" w:rsidP="009F7E69" w:rsidRDefault="009F7E69" w14:paraId="51EFCDCB" w14:textId="7E513EA3">
      <w:r w:rsidRPr="00CE5D9B">
        <w:t xml:space="preserve">Izvajalec mora po dokončanju dogovorjenih </w:t>
      </w:r>
      <w:r>
        <w:t>storitev</w:t>
      </w:r>
      <w:r w:rsidRPr="00CE5D9B">
        <w:t xml:space="preserve"> naročnika o tem obvestiti</w:t>
      </w:r>
      <w:r>
        <w:t xml:space="preserve"> ter </w:t>
      </w:r>
      <w:r w:rsidR="00297895">
        <w:t xml:space="preserve">pripraviti zaključno poročilo o izvedbi komunikacijske strategija in komunikacijskih načrtov z evalvacijo uspešnosti izvedene komunikacijske strategije </w:t>
      </w:r>
      <w:r w:rsidR="00BC4A1D">
        <w:t>po kazalnikih vsakokratnega komunikacijskega načrta</w:t>
      </w:r>
      <w:r w:rsidR="008C7CE7">
        <w:t>.</w:t>
      </w:r>
    </w:p>
    <w:p w:rsidRPr="00CE5D9B" w:rsidR="009F7E69" w:rsidP="009F7E69" w:rsidRDefault="009F7E69" w14:paraId="77B6D2AA" w14:textId="77777777"/>
    <w:p w:rsidR="00CE5D9B" w:rsidP="000A775C" w:rsidRDefault="00BC4A1D" w14:paraId="04C0EAB6" w14:textId="31B464A0">
      <w:r>
        <w:t>S strani naročnika potrjeno vmesno in zaključno poročilo</w:t>
      </w:r>
      <w:r w:rsidRPr="00CE5D9B" w:rsidR="009F7E69">
        <w:t xml:space="preserve"> podpišejo pooblaščeni predstavniki pogodbenih strank.</w:t>
      </w:r>
    </w:p>
    <w:p w:rsidR="009F7E69" w:rsidP="000A775C" w:rsidRDefault="009F7E69" w14:paraId="1D22EB47" w14:textId="77777777"/>
    <w:p w:rsidR="00F1689B" w:rsidP="00F1689B" w:rsidRDefault="00F1689B" w14:paraId="2968EA1D" w14:textId="77777777">
      <w:pPr>
        <w:pStyle w:val="Naslov1"/>
        <w:rPr>
          <w:rFonts w:asciiTheme="minorHAnsi" w:hAnsiTheme="minorHAnsi" w:cstheme="minorHAnsi"/>
          <w:szCs w:val="24"/>
        </w:rPr>
      </w:pPr>
      <w:bookmarkStart w:name="_Toc144301494" w:id="31"/>
      <w:bookmarkStart w:name="_Toc144474642" w:id="32"/>
      <w:bookmarkStart w:name="_Toc154133894" w:id="33"/>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31"/>
      <w:bookmarkEnd w:id="32"/>
      <w:bookmarkEnd w:id="33"/>
    </w:p>
    <w:p w:rsidRPr="00C335CF" w:rsidR="00F1689B" w:rsidP="00F1689B" w:rsidRDefault="00F1689B" w14:paraId="38EA32CD" w14:textId="77777777"/>
    <w:p w:rsidRPr="00F0337A" w:rsidR="009F7E69" w:rsidP="009F7E69" w:rsidRDefault="009F7E69" w14:paraId="20546A8E"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color="auto" w:sz="4" w:space="0"/>
          <w:left w:val="single" w:color="auto" w:sz="4" w:space="0"/>
          <w:bottom w:val="single" w:color="auto" w:sz="4" w:space="0"/>
          <w:right w:val="single" w:color="auto" w:sz="4" w:space="0"/>
          <w:insideH w:val="single" w:color="auto" w:sz="8" w:space="0"/>
          <w:insideV w:val="single" w:color="000000" w:sz="8" w:space="0"/>
        </w:tblBorders>
        <w:tblCellMar>
          <w:left w:w="70" w:type="dxa"/>
          <w:right w:w="70" w:type="dxa"/>
        </w:tblCellMar>
        <w:tblLook w:val="04A0" w:firstRow="1" w:lastRow="0" w:firstColumn="1" w:lastColumn="0" w:noHBand="0" w:noVBand="1"/>
      </w:tblPr>
      <w:tblGrid>
        <w:gridCol w:w="5802"/>
        <w:gridCol w:w="3535"/>
      </w:tblGrid>
      <w:tr w:rsidRPr="00C335CF" w:rsidR="009F7E69" w:rsidTr="00B51FFB" w14:paraId="51115690" w14:textId="77777777">
        <w:trPr>
          <w:trHeight w:val="441"/>
        </w:trPr>
        <w:tc>
          <w:tcPr>
            <w:tcW w:w="5802" w:type="dxa"/>
            <w:shd w:val="clear" w:color="auto" w:fill="auto"/>
            <w:vAlign w:val="center"/>
            <w:hideMark/>
          </w:tcPr>
          <w:p w:rsidRPr="00C335CF" w:rsidR="009F7E69" w:rsidP="00B51FFB" w:rsidRDefault="009F7E69" w14:paraId="61888274" w14:textId="329A4A3A">
            <w:pPr>
              <w:jc w:val="right"/>
              <w:rPr>
                <w:rFonts w:cs="Arial"/>
                <w:b/>
                <w:bCs/>
              </w:rPr>
            </w:pPr>
            <w:r w:rsidRPr="00862B04">
              <w:rPr>
                <w:rFonts w:cs="Arial"/>
                <w:b/>
                <w:bCs/>
              </w:rPr>
              <w:t>OKVIRNA</w:t>
            </w:r>
            <w:r w:rsidRPr="00566E6B">
              <w:rPr>
                <w:rFonts w:cs="Arial"/>
                <w:b/>
                <w:bCs/>
                <w:color w:val="A6A6A6" w:themeColor="background1" w:themeShade="A6"/>
              </w:rPr>
              <w:t xml:space="preserve"> </w:t>
            </w:r>
            <w:r w:rsidRPr="00AF07B1">
              <w:rPr>
                <w:rFonts w:cs="Arial"/>
                <w:b/>
                <w:bCs/>
              </w:rPr>
              <w:t>POGODBENA VREDNOST v EUR brez DDV:</w:t>
            </w:r>
            <w:r w:rsidRPr="00C335CF">
              <w:rPr>
                <w:rFonts w:cs="Arial"/>
                <w:b/>
                <w:bCs/>
              </w:rPr>
              <w:t xml:space="preserve"> </w:t>
            </w:r>
          </w:p>
        </w:tc>
        <w:tc>
          <w:tcPr>
            <w:tcW w:w="3535" w:type="dxa"/>
            <w:shd w:val="clear" w:color="auto" w:fill="auto"/>
            <w:noWrap/>
            <w:vAlign w:val="center"/>
            <w:hideMark/>
          </w:tcPr>
          <w:p w:rsidRPr="00C335CF" w:rsidR="009F7E69" w:rsidP="00B51FFB" w:rsidRDefault="009F7E69" w14:paraId="4D01972C" w14:textId="79900FB7">
            <w:pPr>
              <w:jc w:val="right"/>
              <w:rPr>
                <w:rFonts w:cs="Arial"/>
              </w:rPr>
            </w:pPr>
          </w:p>
        </w:tc>
      </w:tr>
      <w:tr w:rsidRPr="00C335CF" w:rsidR="00347464" w:rsidTr="00B51FFB" w14:paraId="2D3FAD8D" w14:textId="77777777">
        <w:trPr>
          <w:trHeight w:val="441"/>
        </w:trPr>
        <w:tc>
          <w:tcPr>
            <w:tcW w:w="5802" w:type="dxa"/>
            <w:shd w:val="clear" w:color="auto" w:fill="auto"/>
            <w:vAlign w:val="center"/>
          </w:tcPr>
          <w:p w:rsidRPr="00862B04" w:rsidR="00347464" w:rsidP="00B51FFB" w:rsidRDefault="00347464" w14:paraId="0962C104" w14:textId="1A3AEB48">
            <w:pPr>
              <w:jc w:val="right"/>
              <w:rPr>
                <w:rFonts w:cs="Arial"/>
                <w:b/>
                <w:bCs/>
              </w:rPr>
            </w:pPr>
            <w:r>
              <w:rPr>
                <w:rFonts w:cs="Arial"/>
                <w:b/>
                <w:bCs/>
              </w:rPr>
              <w:t>22 % DDV:</w:t>
            </w:r>
          </w:p>
        </w:tc>
        <w:tc>
          <w:tcPr>
            <w:tcW w:w="3535" w:type="dxa"/>
            <w:shd w:val="clear" w:color="auto" w:fill="auto"/>
            <w:noWrap/>
            <w:vAlign w:val="center"/>
          </w:tcPr>
          <w:p w:rsidR="00347464" w:rsidP="00B51FFB" w:rsidRDefault="00347464" w14:paraId="2C9362BD" w14:textId="77777777">
            <w:pPr>
              <w:jc w:val="right"/>
              <w:rPr>
                <w:rFonts w:cs="Arial"/>
              </w:rPr>
            </w:pPr>
          </w:p>
        </w:tc>
      </w:tr>
      <w:tr w:rsidRPr="00C335CF" w:rsidR="00347464" w:rsidTr="00B51FFB" w14:paraId="6F455AE5" w14:textId="77777777">
        <w:trPr>
          <w:trHeight w:val="441"/>
        </w:trPr>
        <w:tc>
          <w:tcPr>
            <w:tcW w:w="5802" w:type="dxa"/>
            <w:shd w:val="clear" w:color="auto" w:fill="auto"/>
            <w:vAlign w:val="center"/>
          </w:tcPr>
          <w:p w:rsidRPr="00862B04" w:rsidR="00347464" w:rsidP="00B51FFB" w:rsidRDefault="00347464" w14:paraId="497828AC" w14:textId="1FB2DF1E">
            <w:pPr>
              <w:jc w:val="right"/>
              <w:rPr>
                <w:rFonts w:cs="Arial"/>
                <w:b/>
                <w:bCs/>
              </w:rPr>
            </w:pPr>
            <w:r>
              <w:rPr>
                <w:rFonts w:cs="Arial"/>
                <w:b/>
                <w:bCs/>
              </w:rPr>
              <w:t>OKVIRNA POGODBENA VREDNOST v EUR z DDV:</w:t>
            </w:r>
          </w:p>
        </w:tc>
        <w:tc>
          <w:tcPr>
            <w:tcW w:w="3535" w:type="dxa"/>
            <w:shd w:val="clear" w:color="auto" w:fill="auto"/>
            <w:noWrap/>
            <w:vAlign w:val="center"/>
          </w:tcPr>
          <w:p w:rsidR="00347464" w:rsidP="00B51FFB" w:rsidRDefault="00347464" w14:paraId="21BD1E6F" w14:textId="77777777">
            <w:pPr>
              <w:jc w:val="right"/>
              <w:rPr>
                <w:rFonts w:cs="Arial"/>
              </w:rPr>
            </w:pPr>
          </w:p>
        </w:tc>
      </w:tr>
    </w:tbl>
    <w:p w:rsidR="009F7E69" w:rsidP="009F7E69" w:rsidRDefault="009F7E69" w14:paraId="2132BB84" w14:textId="77777777">
      <w:pPr>
        <w:rPr>
          <w:rFonts w:asciiTheme="minorHAnsi" w:hAnsiTheme="minorHAnsi" w:cstheme="minorHAnsi"/>
        </w:rPr>
      </w:pPr>
    </w:p>
    <w:p w:rsidRPr="00561059" w:rsidR="00347464" w:rsidP="00347464" w:rsidRDefault="00347464" w14:paraId="22FD63A4" w14:textId="74C4F5FF">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p>
    <w:p w:rsidR="009F7E69" w:rsidP="009F7E69" w:rsidRDefault="009F7E69" w14:paraId="52324E15" w14:textId="77777777">
      <w:pPr>
        <w:rPr>
          <w:rFonts w:asciiTheme="minorHAnsi" w:hAnsiTheme="minorHAnsi" w:cstheme="minorHAnsi"/>
        </w:rPr>
      </w:pPr>
    </w:p>
    <w:p w:rsidR="009F7E69" w:rsidP="009F7E69" w:rsidRDefault="00862B04" w14:paraId="6EEA49ED" w14:textId="0F7A5432">
      <w:pPr>
        <w:rPr>
          <w:rFonts w:asciiTheme="minorHAnsi" w:hAnsiTheme="minorHAnsi" w:cstheme="minorHAnsi"/>
        </w:rPr>
      </w:pPr>
      <w:r>
        <w:rPr>
          <w:rFonts w:asciiTheme="minorHAnsi" w:hAnsiTheme="minorHAnsi" w:cstheme="minorHAnsi"/>
        </w:rPr>
        <w:t>P</w:t>
      </w:r>
      <w:r w:rsidRPr="00AF07B1" w:rsidR="009F7E69">
        <w:rPr>
          <w:rFonts w:asciiTheme="minorHAnsi" w:hAnsiTheme="minorHAnsi" w:cstheme="minorHAnsi"/>
        </w:rPr>
        <w:t xml:space="preserve">ogodbena vrednost je okvirna. Naročnik bo naročal </w:t>
      </w:r>
      <w:r>
        <w:rPr>
          <w:rFonts w:asciiTheme="minorHAnsi" w:hAnsiTheme="minorHAnsi" w:cstheme="minorHAnsi"/>
        </w:rPr>
        <w:t>posamezne aktivnosti v skladu z vsakokratnim Komunikacijskim načrtom in njegovimi morebitnimi spremembami</w:t>
      </w:r>
      <w:r w:rsidRPr="00AF07B1" w:rsidR="009F7E69">
        <w:rPr>
          <w:rFonts w:asciiTheme="minorHAnsi" w:hAnsiTheme="minorHAnsi" w:cstheme="minorHAnsi"/>
        </w:rPr>
        <w:t>, zato lahko v času trajanja te pogodbe pride do odstopanj količin</w:t>
      </w:r>
      <w:r>
        <w:rPr>
          <w:rFonts w:asciiTheme="minorHAnsi" w:hAnsiTheme="minorHAnsi" w:cstheme="minorHAnsi"/>
        </w:rPr>
        <w:t>/aktivnosti</w:t>
      </w:r>
      <w:r w:rsidRPr="00AF07B1" w:rsidR="009F7E69">
        <w:rPr>
          <w:rFonts w:asciiTheme="minorHAnsi" w:hAnsiTheme="minorHAnsi" w:cstheme="minorHAnsi"/>
        </w:rPr>
        <w:t xml:space="preserve"> od ocenjenih količin</w:t>
      </w:r>
      <w:r>
        <w:rPr>
          <w:rFonts w:asciiTheme="minorHAnsi" w:hAnsiTheme="minorHAnsi" w:cstheme="minorHAnsi"/>
        </w:rPr>
        <w:t>/aktivnosti</w:t>
      </w:r>
      <w:r w:rsidRPr="00AF07B1" w:rsidR="009F7E69">
        <w:rPr>
          <w:rFonts w:asciiTheme="minorHAnsi" w:hAnsiTheme="minorHAnsi" w:cstheme="minorHAnsi"/>
        </w:rPr>
        <w:t xml:space="preserve"> v Predračunu (OBR – 2.1</w:t>
      </w:r>
      <w:r w:rsidR="009F7E69">
        <w:rPr>
          <w:rFonts w:asciiTheme="minorHAnsi" w:hAnsiTheme="minorHAnsi" w:cstheme="minorHAnsi"/>
        </w:rPr>
        <w:t>3</w:t>
      </w:r>
      <w:r w:rsidRPr="00AF07B1" w:rsidR="009F7E69">
        <w:rPr>
          <w:rFonts w:asciiTheme="minorHAnsi" w:hAnsiTheme="minorHAnsi" w:cstheme="minorHAnsi"/>
        </w:rPr>
        <w:t xml:space="preserve">), kar pomeni, da se lahko </w:t>
      </w:r>
      <w:r>
        <w:rPr>
          <w:rFonts w:asciiTheme="minorHAnsi" w:hAnsiTheme="minorHAnsi" w:cstheme="minorHAnsi"/>
        </w:rPr>
        <w:t xml:space="preserve">okvirna </w:t>
      </w:r>
      <w:r w:rsidRPr="00AF07B1" w:rsidR="009F7E69">
        <w:rPr>
          <w:rFonts w:asciiTheme="minorHAnsi" w:hAnsiTheme="minorHAnsi" w:cstheme="minorHAnsi"/>
        </w:rPr>
        <w:t>pogodben</w:t>
      </w:r>
      <w:r w:rsidR="009D6D26">
        <w:rPr>
          <w:rFonts w:asciiTheme="minorHAnsi" w:hAnsiTheme="minorHAnsi" w:cstheme="minorHAnsi"/>
        </w:rPr>
        <w:t>a</w:t>
      </w:r>
      <w:r w:rsidRPr="00AF07B1" w:rsidR="009F7E69">
        <w:rPr>
          <w:rFonts w:asciiTheme="minorHAnsi" w:hAnsiTheme="minorHAnsi" w:cstheme="minorHAnsi"/>
        </w:rPr>
        <w:t xml:space="preserve"> vrednost do konca veljavnosti te pogodbe spremeni. V primeru, da bi pred potekom trajanjem te pogodbe skupna vrednost izvede</w:t>
      </w:r>
      <w:r>
        <w:rPr>
          <w:rFonts w:asciiTheme="minorHAnsi" w:hAnsiTheme="minorHAnsi" w:cstheme="minorHAnsi"/>
        </w:rPr>
        <w:t>ne storitve oz. posameznih aktivnosti</w:t>
      </w:r>
      <w:r w:rsidRPr="00AF07B1" w:rsidR="009F7E69">
        <w:rPr>
          <w:rFonts w:asciiTheme="minorHAnsi" w:hAnsiTheme="minorHAnsi" w:cstheme="minorHAnsi"/>
        </w:rPr>
        <w:t xml:space="preserve"> presegla okvirno </w:t>
      </w:r>
      <w:r>
        <w:rPr>
          <w:rFonts w:asciiTheme="minorHAnsi" w:hAnsiTheme="minorHAnsi" w:cstheme="minorHAnsi"/>
        </w:rPr>
        <w:t>vrednost</w:t>
      </w:r>
      <w:r w:rsidRPr="00AF07B1" w:rsidR="009F7E69">
        <w:rPr>
          <w:rFonts w:asciiTheme="minorHAnsi" w:hAnsiTheme="minorHAnsi" w:cstheme="minorHAnsi"/>
        </w:rPr>
        <w:t xml:space="preserve"> pogodben</w:t>
      </w:r>
      <w:r>
        <w:rPr>
          <w:rFonts w:asciiTheme="minorHAnsi" w:hAnsiTheme="minorHAnsi" w:cstheme="minorHAnsi"/>
        </w:rPr>
        <w:t>e</w:t>
      </w:r>
      <w:r w:rsidRPr="00AF07B1" w:rsidR="009F7E69">
        <w:rPr>
          <w:rFonts w:asciiTheme="minorHAnsi" w:hAnsiTheme="minorHAnsi" w:cstheme="minorHAnsi"/>
        </w:rPr>
        <w:t xml:space="preserve"> vrednost, zaradi večjih količin</w:t>
      </w:r>
      <w:r>
        <w:rPr>
          <w:rFonts w:asciiTheme="minorHAnsi" w:hAnsiTheme="minorHAnsi" w:cstheme="minorHAnsi"/>
        </w:rPr>
        <w:t>/večjega obsega aktivnosti</w:t>
      </w:r>
      <w:r w:rsidRPr="00AF07B1" w:rsidR="009F7E69">
        <w:rPr>
          <w:rFonts w:asciiTheme="minorHAnsi" w:hAnsiTheme="minorHAnsi" w:cstheme="minorHAnsi"/>
        </w:rPr>
        <w:t xml:space="preserve"> od okvirnih, bo naročnik, v</w:t>
      </w:r>
      <w:r w:rsidR="009F7E69">
        <w:rPr>
          <w:rFonts w:asciiTheme="minorHAnsi" w:hAnsiTheme="minorHAnsi" w:cstheme="minorHAnsi"/>
        </w:rPr>
        <w:t xml:space="preserve"> primeru da bo imel zagotovljena sredstva, sklenil aneks k pogodbi. V tem primeru se bo aneks k pogodbi sklepal na podlagi prve točke 1. odstavka 95. člena ZJN-3, </w:t>
      </w:r>
      <w:r>
        <w:rPr>
          <w:rFonts w:asciiTheme="minorHAnsi" w:hAnsiTheme="minorHAnsi" w:cstheme="minorHAnsi"/>
        </w:rPr>
        <w:t>v</w:t>
      </w:r>
      <w:r w:rsidR="009F7E69">
        <w:rPr>
          <w:rFonts w:asciiTheme="minorHAnsi" w:hAnsiTheme="minorHAnsi" w:cstheme="minorHAnsi"/>
        </w:rPr>
        <w:t xml:space="preserve"> kater</w:t>
      </w:r>
      <w:r>
        <w:rPr>
          <w:rFonts w:asciiTheme="minorHAnsi" w:hAnsiTheme="minorHAnsi" w:cstheme="minorHAnsi"/>
        </w:rPr>
        <w:t>e</w:t>
      </w:r>
      <w:r w:rsidR="009F7E69">
        <w:rPr>
          <w:rFonts w:asciiTheme="minorHAnsi" w:hAnsiTheme="minorHAnsi" w:cstheme="minorHAnsi"/>
        </w:rPr>
        <w:t>m se pogodbeni stranki dogovorita za večje količine, ostali pogodbeni pogoji pa se ne smejo bistveno spremeniti.</w:t>
      </w:r>
      <w:r w:rsidR="00347464">
        <w:rPr>
          <w:rFonts w:asciiTheme="minorHAnsi" w:hAnsiTheme="minorHAnsi" w:cstheme="minorHAnsi"/>
        </w:rPr>
        <w:t xml:space="preserve"> </w:t>
      </w:r>
      <w:r w:rsidR="009D6D26">
        <w:rPr>
          <w:rFonts w:asciiTheme="minorHAnsi" w:hAnsiTheme="minorHAnsi" w:cstheme="minorHAnsi"/>
        </w:rPr>
        <w:t xml:space="preserve">Do povišanja okvirne pogodbene vrednosti lahko pride tudi iz razloga navedenega v drugem odstavku 11. člena te pogodbe. </w:t>
      </w:r>
    </w:p>
    <w:p w:rsidR="009F7E69" w:rsidP="009F7E69" w:rsidRDefault="009F7E69" w14:paraId="2D23022F" w14:textId="77777777">
      <w:pPr>
        <w:rPr>
          <w:rFonts w:asciiTheme="minorHAnsi" w:hAnsiTheme="minorHAnsi" w:cstheme="minorHAnsi"/>
        </w:rPr>
      </w:pPr>
    </w:p>
    <w:p w:rsidR="009F7E69" w:rsidP="009F7E69" w:rsidRDefault="009F7E69" w14:paraId="33178CEE" w14:textId="54368377">
      <w:pPr>
        <w:rPr>
          <w:rFonts w:asciiTheme="minorHAnsi" w:hAnsiTheme="minorHAnsi" w:cstheme="minorHAnsi"/>
        </w:rPr>
      </w:pPr>
      <w:r w:rsidRPr="007D0ED0">
        <w:rPr>
          <w:rFonts w:asciiTheme="minorHAnsi" w:hAnsiTheme="minorHAnsi" w:cstheme="minorHAnsi"/>
        </w:rPr>
        <w:t>Cene na enoto so določene v obrazcu OBR – 2.1</w:t>
      </w:r>
      <w:r>
        <w:rPr>
          <w:rFonts w:asciiTheme="minorHAnsi" w:hAnsiTheme="minorHAnsi" w:cstheme="minorHAnsi"/>
        </w:rPr>
        <w:t>3</w:t>
      </w:r>
      <w:r w:rsidRPr="007D0ED0">
        <w:rPr>
          <w:rFonts w:asciiTheme="minorHAnsi" w:hAnsiTheme="minorHAnsi" w:cstheme="minorHAnsi"/>
        </w:rPr>
        <w:t xml:space="preserve"> (Predračun) in so izražene v eurih (EUR), brez DDV in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rsidR="00EF050C" w:rsidP="009F7E69" w:rsidRDefault="00EF050C" w14:paraId="4A5E4163" w14:textId="641E54EE">
      <w:pPr>
        <w:rPr>
          <w:rFonts w:asciiTheme="minorHAnsi" w:hAnsiTheme="minorHAnsi" w:cstheme="minorHAnsi"/>
        </w:rPr>
      </w:pPr>
    </w:p>
    <w:p w:rsidR="00EF050C" w:rsidP="009F7E69" w:rsidRDefault="00EF050C" w14:paraId="7AAD21B3" w14:textId="318D0A9E">
      <w:pPr>
        <w:rPr>
          <w:rFonts w:asciiTheme="minorHAnsi" w:hAnsiTheme="minorHAnsi" w:cstheme="minorHAnsi"/>
        </w:rPr>
      </w:pPr>
      <w:r>
        <w:rPr>
          <w:rFonts w:asciiTheme="minorHAnsi" w:hAnsiTheme="minorHAnsi" w:cstheme="minorHAnsi"/>
        </w:rPr>
        <w:t>Naročnik ni dolžan naročiti obsega storitev v celotni okvirno opredeljeni pogodbeni vrednosti.</w:t>
      </w:r>
    </w:p>
    <w:p w:rsidR="009F7E69" w:rsidP="009F7E69" w:rsidRDefault="009F7E69" w14:paraId="298667B8" w14:textId="77777777">
      <w:pPr>
        <w:rPr>
          <w:rFonts w:asciiTheme="minorHAnsi" w:hAnsiTheme="minorHAnsi" w:cstheme="minorHAnsi"/>
        </w:rPr>
      </w:pPr>
    </w:p>
    <w:p w:rsidRPr="00DE184E" w:rsidR="009F7E69" w:rsidP="009F7E69" w:rsidRDefault="009F7E69" w14:paraId="3C3DB61C"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Pr="00C31E33" w:rsidR="009F7E69" w:rsidP="00EF050C" w:rsidRDefault="009F7E69" w14:paraId="53BD4D07" w14:textId="3327AC49">
      <w:pPr>
        <w:pStyle w:val="Telobesedila"/>
        <w:spacing w:after="0"/>
        <w:rPr>
          <w:rFonts w:asciiTheme="majorHAnsi" w:hAnsiTheme="majorHAnsi" w:cstheme="majorHAnsi"/>
          <w:lang w:val="sl-SI"/>
        </w:rPr>
      </w:pPr>
      <w:r w:rsidRPr="00C31E33">
        <w:rPr>
          <w:rFonts w:asciiTheme="majorHAnsi" w:hAnsiTheme="majorHAnsi" w:cstheme="majorHAnsi"/>
          <w:lang w:val="sl-SI"/>
        </w:rPr>
        <w:t>Izvajalec izstavi račun naročniku 8. dan v mesecu za pretekli mesec</w:t>
      </w:r>
      <w:r w:rsidRPr="00C31E33" w:rsidR="005A12C8">
        <w:rPr>
          <w:rFonts w:asciiTheme="majorHAnsi" w:hAnsiTheme="majorHAnsi" w:cstheme="majorHAnsi"/>
          <w:lang w:val="sl-SI"/>
        </w:rPr>
        <w:t xml:space="preserve"> oziroma drugače po potrebi in v dogovoru z naročnikom</w:t>
      </w:r>
      <w:r w:rsidRPr="00C31E33">
        <w:rPr>
          <w:rFonts w:asciiTheme="majorHAnsi" w:hAnsiTheme="majorHAnsi" w:cstheme="majorHAnsi"/>
          <w:lang w:val="sl-SI"/>
        </w:rPr>
        <w:t xml:space="preserve">. Izvajalec mora k računu priložiti mesečni obračun </w:t>
      </w:r>
      <w:r w:rsidRPr="00C31E33" w:rsidR="00EF050C">
        <w:rPr>
          <w:rFonts w:asciiTheme="majorHAnsi" w:hAnsiTheme="majorHAnsi" w:cstheme="majorHAnsi"/>
          <w:lang w:val="sl-SI"/>
        </w:rPr>
        <w:t>transparentno specificiranih izvedenih</w:t>
      </w:r>
      <w:r w:rsidRPr="00C31E33">
        <w:rPr>
          <w:rFonts w:asciiTheme="majorHAnsi" w:hAnsiTheme="majorHAnsi" w:cstheme="majorHAnsi"/>
          <w:lang w:val="sl-SI"/>
        </w:rPr>
        <w:t xml:space="preserve"> del</w:t>
      </w:r>
      <w:r w:rsidRPr="00C31E33" w:rsidR="00EF050C">
        <w:rPr>
          <w:rFonts w:asciiTheme="majorHAnsi" w:hAnsiTheme="majorHAnsi" w:cstheme="majorHAnsi"/>
          <w:lang w:val="sl-SI"/>
        </w:rPr>
        <w:t xml:space="preserve"> z datumom izvedbe posamezne aktivnosti</w:t>
      </w:r>
      <w:r w:rsidRPr="00C31E33">
        <w:rPr>
          <w:rFonts w:asciiTheme="majorHAnsi" w:hAnsiTheme="majorHAnsi" w:cstheme="majorHAnsi"/>
          <w:lang w:val="sl-SI"/>
        </w:rPr>
        <w:t xml:space="preserve">, ki je potrjen s strani naročnika. Račun se mora sklicevati na številko te pogodbe. </w:t>
      </w:r>
    </w:p>
    <w:p w:rsidRPr="00C31E33" w:rsidR="005A12C8" w:rsidP="00EF050C" w:rsidRDefault="005A12C8" w14:paraId="14093E32" w14:textId="7E168FFA">
      <w:pPr>
        <w:pStyle w:val="Telobesedila"/>
        <w:spacing w:after="0"/>
        <w:rPr>
          <w:rFonts w:asciiTheme="majorHAnsi" w:hAnsiTheme="majorHAnsi" w:cstheme="majorHAnsi"/>
          <w:i/>
          <w:sz w:val="18"/>
          <w:szCs w:val="18"/>
          <w:lang w:val="sl-SI"/>
        </w:rPr>
      </w:pPr>
    </w:p>
    <w:p w:rsidRPr="00C31E33" w:rsidR="005A12C8" w:rsidP="075EEC9D" w:rsidRDefault="005A12C8" w14:paraId="429E6C45" w14:textId="1BE518D0">
      <w:pPr>
        <w:ind w:left="-20" w:right="-20"/>
        <w:rPr>
          <w:rFonts w:asciiTheme="majorHAnsi" w:hAnsiTheme="majorHAnsi" w:cstheme="majorBidi"/>
        </w:rPr>
      </w:pPr>
      <w:r w:rsidRPr="00C31E33">
        <w:rPr>
          <w:rFonts w:asciiTheme="majorHAnsi" w:hAnsiTheme="majorHAnsi" w:cstheme="majorBidi"/>
        </w:rPr>
        <w:t>Poročilo o opravljenem delu mora biti pripravljeno v skladu z zahtevami vsakokrat veljavn</w:t>
      </w:r>
      <w:r w:rsidRPr="00C31E33" w:rsidR="11D87BF3">
        <w:rPr>
          <w:rFonts w:asciiTheme="majorHAnsi" w:hAnsiTheme="majorHAnsi" w:cstheme="majorBidi"/>
        </w:rPr>
        <w:t>ih</w:t>
      </w:r>
      <w:r w:rsidRPr="00C31E33" w:rsidR="3CFA60DE">
        <w:rPr>
          <w:rFonts w:asciiTheme="majorHAnsi" w:hAnsiTheme="majorHAnsi" w:cstheme="majorBidi"/>
        </w:rPr>
        <w:t xml:space="preserve"> Navodil organa upravljanja o upravičenih stroških za sredstva evropske kohezijske politike v programskem obdobju 2021-2027</w:t>
      </w:r>
      <w:r w:rsidRPr="00C31E33">
        <w:rPr>
          <w:rFonts w:asciiTheme="majorHAnsi" w:hAnsiTheme="majorHAnsi" w:cstheme="majorBidi"/>
        </w:rPr>
        <w:t>. Naročnik bo izvajalca seznanil z vsakokrat veljavnimi navodili.</w:t>
      </w:r>
    </w:p>
    <w:p w:rsidR="009F7E69" w:rsidP="075EEC9D" w:rsidRDefault="009F7E69" w14:paraId="2040D7E4" w14:textId="77777777">
      <w:pPr>
        <w:pStyle w:val="Telobesedila"/>
        <w:spacing w:after="0"/>
        <w:rPr>
          <w:rFonts w:asciiTheme="majorHAnsi" w:hAnsiTheme="majorHAnsi" w:cstheme="majorBidi"/>
          <w:lang w:val="sl-SI"/>
        </w:rPr>
      </w:pPr>
    </w:p>
    <w:p w:rsidR="009F7E69" w:rsidP="009F7E69" w:rsidRDefault="009F7E69" w14:paraId="72A71134" w14:textId="77777777">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 k računu priložen potrjen mesečni obračun opravljenih del, ga bo naročnik zavrnil. </w:t>
      </w:r>
    </w:p>
    <w:p w:rsidR="009F7E69" w:rsidP="009F7E69" w:rsidRDefault="009F7E69" w14:paraId="0E4BEDC2" w14:textId="77777777">
      <w:pPr>
        <w:rPr>
          <w:rFonts w:asciiTheme="minorHAnsi" w:hAnsiTheme="minorHAnsi" w:cstheme="minorHAnsi"/>
        </w:rPr>
      </w:pPr>
    </w:p>
    <w:p w:rsidR="009F7E69" w:rsidP="009F7E69" w:rsidRDefault="009F7E69" w14:paraId="11ECD451" w14:textId="77777777">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931AAE">
        <w:rPr>
          <w:rFonts w:asciiTheme="majorHAnsi" w:hAnsiTheme="majorHAnsi" w:cstheme="majorHAnsi"/>
          <w:color w:val="A6A6A6" w:themeColor="background1" w:themeShade="A6"/>
        </w:rPr>
        <w:t xml:space="preserve">izključno v elektronski obliki (e-račun). </w:t>
      </w:r>
      <w:r w:rsidRPr="00EE2F8E">
        <w:rPr>
          <w:lang w:eastAsia="x-none"/>
        </w:rPr>
        <w:t>Račun mora biti naslovljen na:</w:t>
      </w:r>
      <w:r>
        <w:rPr>
          <w:lang w:eastAsia="x-none"/>
        </w:rPr>
        <w:t xml:space="preserve"> …………….. </w:t>
      </w:r>
      <w:r w:rsidRPr="00931AAE">
        <w:rPr>
          <w:i/>
          <w:iCs/>
          <w:color w:val="A6A6A6" w:themeColor="background1" w:themeShade="A6"/>
          <w:sz w:val="18"/>
          <w:szCs w:val="18"/>
          <w:lang w:eastAsia="x-none"/>
        </w:rPr>
        <w:t>(naziv naročnika)</w:t>
      </w:r>
      <w:r>
        <w:rPr>
          <w:lang w:eastAsia="x-none"/>
        </w:rPr>
        <w:t xml:space="preserve"> na TRR: …………….. </w:t>
      </w:r>
      <w:r w:rsidRPr="00931AAE">
        <w:rPr>
          <w:i/>
          <w:iCs/>
          <w:color w:val="A6A6A6" w:themeColor="background1" w:themeShade="A6"/>
          <w:sz w:val="18"/>
          <w:szCs w:val="18"/>
          <w:lang w:eastAsia="x-none"/>
        </w:rPr>
        <w:t>(št. TRR, če je e-račun)</w:t>
      </w:r>
      <w:r w:rsidRPr="00EE2F8E">
        <w:rPr>
          <w:lang w:eastAsia="x-none"/>
        </w:rPr>
        <w:t>.</w:t>
      </w:r>
      <w:r>
        <w:rPr>
          <w:lang w:eastAsia="x-none"/>
        </w:rPr>
        <w:t xml:space="preserve"> Naročnik bo izvajalcu posredoval navodila za izdajo e-računa.</w:t>
      </w:r>
    </w:p>
    <w:p w:rsidR="009F7E69" w:rsidP="009F7E69" w:rsidRDefault="009F7E69" w14:paraId="4599DAAD" w14:textId="77777777">
      <w:pPr>
        <w:rPr>
          <w:lang w:eastAsia="x-none"/>
        </w:rPr>
      </w:pPr>
    </w:p>
    <w:p w:rsidRPr="00561059" w:rsidR="009F7E69" w:rsidP="009F7E69" w:rsidRDefault="009F7E69" w14:paraId="3A6701FA" w14:textId="77777777">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rsidRPr="00561059" w:rsidR="009F7E69" w:rsidP="009F7E69" w:rsidRDefault="009F7E69" w14:paraId="1CC3B993" w14:textId="77777777">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rsidRPr="00561059" w:rsidR="009F7E69" w:rsidP="009F7E69" w:rsidRDefault="009F7E69" w14:paraId="1BB30982" w14:textId="77777777">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rsidRPr="00EF050C" w:rsidR="009F7E69" w:rsidP="009F7E69" w:rsidRDefault="009F7E69" w14:paraId="3E80702E" w14:textId="77777777">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rsidRPr="00130E66" w:rsidR="009F7E69" w:rsidP="009F7E69" w:rsidRDefault="009F7E69" w14:paraId="605C7824" w14:textId="77777777">
      <w:pPr>
        <w:rPr>
          <w:lang w:eastAsia="x-none"/>
        </w:rPr>
      </w:pPr>
    </w:p>
    <w:p w:rsidR="009F7E69" w:rsidP="009F7E69" w:rsidRDefault="009F7E69" w14:paraId="5679D857" w14:textId="77777777">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rsidR="009F7E69" w:rsidP="009F7E69" w:rsidRDefault="009F7E69" w14:paraId="1B6D6497" w14:textId="77777777">
      <w:pPr>
        <w:pStyle w:val="Telobesedila"/>
        <w:spacing w:after="0"/>
        <w:rPr>
          <w:rFonts w:asciiTheme="majorHAnsi" w:hAnsiTheme="majorHAnsi" w:cstheme="majorHAnsi"/>
          <w:lang w:val="sl-SI"/>
        </w:rPr>
      </w:pPr>
    </w:p>
    <w:p w:rsidRPr="00176577" w:rsidR="009F7E69" w:rsidP="009F7E69" w:rsidRDefault="009F7E69" w14:paraId="4EB8A64F" w14:textId="77777777">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rsidR="009F7E69" w:rsidP="009F7E69" w:rsidRDefault="009F7E69" w14:paraId="1CD0FA0C" w14:textId="77777777">
      <w:pPr>
        <w:rPr>
          <w:rFonts w:asciiTheme="minorHAnsi" w:hAnsiTheme="minorHAnsi" w:cstheme="minorHAnsi"/>
        </w:rPr>
      </w:pPr>
    </w:p>
    <w:p w:rsidR="009F7E69" w:rsidP="009F7E69" w:rsidRDefault="009F7E69" w14:paraId="18154D91" w14:textId="77777777">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rsidR="009F7E69" w:rsidP="009F7E69" w:rsidRDefault="009F7E69" w14:paraId="044D77CA" w14:textId="77777777">
      <w:pPr>
        <w:rPr>
          <w:rFonts w:asciiTheme="minorHAnsi" w:hAnsiTheme="minorHAnsi" w:cstheme="minorHAnsi"/>
        </w:rPr>
      </w:pPr>
    </w:p>
    <w:p w:rsidR="009F7E69" w:rsidP="009F7E69" w:rsidRDefault="009F7E69" w14:paraId="2AF93822" w14:textId="77777777">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rsidRPr="00856FD6" w:rsidR="009F7E69" w:rsidP="009F7E69" w:rsidRDefault="009F7E69" w14:paraId="35EB2939" w14:textId="77777777">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rsidRPr="00856FD6" w:rsidR="009F7E69" w:rsidP="009F7E69" w:rsidRDefault="009F7E69" w14:paraId="19994461" w14:textId="12305901">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9D6D26">
        <w:rPr>
          <w:rFonts w:asciiTheme="majorHAnsi" w:hAnsiTheme="majorHAnsi" w:cstheme="majorHAnsi"/>
          <w:color w:val="A6A6A6" w:themeColor="background1" w:themeShade="A6"/>
        </w:rPr>
        <w:t>19</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Pr="00604DB2" w:rsidR="009F7E69" w:rsidTr="00B51FFB" w14:paraId="62736D58" w14:textId="77777777">
        <w:trPr>
          <w:trHeight w:val="436"/>
        </w:trPr>
        <w:tc>
          <w:tcPr>
            <w:tcW w:w="4520" w:type="dxa"/>
          </w:tcPr>
          <w:p w:rsidRPr="00604DB2" w:rsidR="009F7E69" w:rsidP="00B51FFB" w:rsidRDefault="009F7E69" w14:paraId="27E0FA75" w14:textId="77777777">
            <w:pPr>
              <w:jc w:val="center"/>
              <w:rPr>
                <w:rFonts w:asciiTheme="majorHAnsi" w:hAnsiTheme="majorHAnsi" w:cstheme="majorHAnsi"/>
              </w:rPr>
            </w:pPr>
            <w:r w:rsidRPr="00604DB2">
              <w:rPr>
                <w:rFonts w:asciiTheme="majorHAnsi" w:hAnsiTheme="majorHAnsi" w:cstheme="majorHAnsi"/>
              </w:rPr>
              <w:t>Številka TRR</w:t>
            </w:r>
          </w:p>
        </w:tc>
        <w:tc>
          <w:tcPr>
            <w:tcW w:w="4510" w:type="dxa"/>
          </w:tcPr>
          <w:p w:rsidRPr="00604DB2" w:rsidR="009F7E69" w:rsidP="00B51FFB" w:rsidRDefault="009F7E69" w14:paraId="7CF51D56" w14:textId="77777777">
            <w:pPr>
              <w:jc w:val="center"/>
              <w:rPr>
                <w:rFonts w:asciiTheme="majorHAnsi" w:hAnsiTheme="majorHAnsi" w:cstheme="majorHAnsi"/>
              </w:rPr>
            </w:pPr>
            <w:r w:rsidRPr="00604DB2">
              <w:rPr>
                <w:rFonts w:asciiTheme="majorHAnsi" w:hAnsiTheme="majorHAnsi" w:cstheme="majorHAnsi"/>
              </w:rPr>
              <w:t>TRR odprt pri banki</w:t>
            </w:r>
          </w:p>
        </w:tc>
      </w:tr>
      <w:tr w:rsidRPr="00604DB2" w:rsidR="009F7E69" w:rsidTr="00B51FFB" w14:paraId="3EF79627" w14:textId="77777777">
        <w:trPr>
          <w:trHeight w:val="411"/>
        </w:trPr>
        <w:tc>
          <w:tcPr>
            <w:tcW w:w="4520" w:type="dxa"/>
            <w:shd w:val="clear" w:color="auto" w:fill="auto"/>
          </w:tcPr>
          <w:p w:rsidRPr="00604DB2" w:rsidR="009F7E69" w:rsidP="00B51FFB" w:rsidRDefault="009F7E69" w14:paraId="0136A19D" w14:textId="77777777">
            <w:pPr>
              <w:rPr>
                <w:rFonts w:asciiTheme="majorHAnsi" w:hAnsiTheme="majorHAnsi" w:cstheme="majorHAnsi"/>
              </w:rPr>
            </w:pPr>
          </w:p>
        </w:tc>
        <w:tc>
          <w:tcPr>
            <w:tcW w:w="4510" w:type="dxa"/>
            <w:shd w:val="clear" w:color="auto" w:fill="auto"/>
          </w:tcPr>
          <w:p w:rsidRPr="00604DB2" w:rsidR="009F7E69" w:rsidP="00B51FFB" w:rsidRDefault="009F7E69" w14:paraId="27E2B2F1" w14:textId="77777777">
            <w:pPr>
              <w:rPr>
                <w:rFonts w:asciiTheme="majorHAnsi" w:hAnsiTheme="majorHAnsi" w:cstheme="majorHAnsi"/>
              </w:rPr>
            </w:pPr>
          </w:p>
        </w:tc>
      </w:tr>
    </w:tbl>
    <w:p w:rsidR="009F7E69" w:rsidP="009F7E69" w:rsidRDefault="009F7E69" w14:paraId="3B4829E7" w14:textId="77777777">
      <w:pPr>
        <w:rPr>
          <w:rFonts w:asciiTheme="majorHAnsi" w:hAnsiTheme="majorHAnsi" w:cstheme="majorHAnsi"/>
        </w:rPr>
      </w:pPr>
    </w:p>
    <w:p w:rsidRPr="00EF79D2" w:rsidR="009F7E69" w:rsidP="009F7E69" w:rsidRDefault="009F7E69" w14:paraId="5A7C48E6" w14:textId="77777777">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Pr="00EF79D2" w:rsidR="009F7E69" w:rsidTr="00B51FFB" w14:paraId="55EF264C" w14:textId="77777777">
        <w:tc>
          <w:tcPr>
            <w:tcW w:w="3021" w:type="dxa"/>
          </w:tcPr>
          <w:p w:rsidRPr="00EF79D2" w:rsidR="009F7E69" w:rsidP="00B51FFB" w:rsidRDefault="009F7E69" w14:paraId="6D05926B" w14:textId="7777777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rsidRPr="00EF79D2" w:rsidR="009F7E69" w:rsidP="00B51FFB" w:rsidRDefault="009F7E69" w14:paraId="09CEFE2C" w14:textId="7777777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rsidRPr="00EF79D2" w:rsidR="009F7E69" w:rsidP="00B51FFB" w:rsidRDefault="009F7E69" w14:paraId="64F995A7" w14:textId="7777777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Pr="00EF79D2" w:rsidR="009F7E69" w:rsidTr="00B51FFB" w14:paraId="49CCEA15" w14:textId="77777777">
        <w:tc>
          <w:tcPr>
            <w:tcW w:w="3021" w:type="dxa"/>
            <w:shd w:val="clear" w:color="auto" w:fill="auto"/>
          </w:tcPr>
          <w:p w:rsidRPr="00EF79D2" w:rsidR="009F7E69" w:rsidP="00B51FFB" w:rsidRDefault="009F7E69" w14:paraId="529D0A66" w14:textId="77777777">
            <w:pPr>
              <w:rPr>
                <w:rFonts w:asciiTheme="majorHAnsi" w:hAnsiTheme="majorHAnsi" w:cstheme="majorHAnsi"/>
                <w:color w:val="A6A6A6" w:themeColor="background1" w:themeShade="A6"/>
              </w:rPr>
            </w:pPr>
          </w:p>
        </w:tc>
        <w:tc>
          <w:tcPr>
            <w:tcW w:w="3004" w:type="dxa"/>
            <w:shd w:val="clear" w:color="auto" w:fill="auto"/>
          </w:tcPr>
          <w:p w:rsidRPr="00EF79D2" w:rsidR="009F7E69" w:rsidP="00B51FFB" w:rsidRDefault="009F7E69" w14:paraId="6DA4CE42" w14:textId="77777777">
            <w:pPr>
              <w:rPr>
                <w:rFonts w:asciiTheme="majorHAnsi" w:hAnsiTheme="majorHAnsi" w:cstheme="majorHAnsi"/>
                <w:color w:val="A6A6A6" w:themeColor="background1" w:themeShade="A6"/>
              </w:rPr>
            </w:pPr>
          </w:p>
        </w:tc>
        <w:tc>
          <w:tcPr>
            <w:tcW w:w="2997" w:type="dxa"/>
            <w:shd w:val="clear" w:color="auto" w:fill="auto"/>
          </w:tcPr>
          <w:p w:rsidRPr="00EF79D2" w:rsidR="009F7E69" w:rsidP="00B51FFB" w:rsidRDefault="009F7E69" w14:paraId="6689A6B2" w14:textId="77777777">
            <w:pPr>
              <w:rPr>
                <w:rFonts w:asciiTheme="majorHAnsi" w:hAnsiTheme="majorHAnsi" w:cstheme="majorHAnsi"/>
                <w:color w:val="A6A6A6" w:themeColor="background1" w:themeShade="A6"/>
              </w:rPr>
            </w:pPr>
          </w:p>
        </w:tc>
      </w:tr>
      <w:tr w:rsidRPr="00EF79D2" w:rsidR="009F7E69" w:rsidTr="00B51FFB" w14:paraId="279FFD49" w14:textId="77777777">
        <w:tc>
          <w:tcPr>
            <w:tcW w:w="3021" w:type="dxa"/>
          </w:tcPr>
          <w:p w:rsidRPr="00EF79D2" w:rsidR="009F7E69" w:rsidP="00B51FFB" w:rsidRDefault="009F7E69" w14:paraId="553D054A" w14:textId="77777777">
            <w:pPr>
              <w:rPr>
                <w:rFonts w:asciiTheme="majorHAnsi" w:hAnsiTheme="majorHAnsi" w:cstheme="majorHAnsi"/>
                <w:color w:val="A6A6A6" w:themeColor="background1" w:themeShade="A6"/>
              </w:rPr>
            </w:pPr>
          </w:p>
        </w:tc>
        <w:tc>
          <w:tcPr>
            <w:tcW w:w="3004" w:type="dxa"/>
          </w:tcPr>
          <w:p w:rsidRPr="00EF79D2" w:rsidR="009F7E69" w:rsidP="00B51FFB" w:rsidRDefault="009F7E69" w14:paraId="2100C3AC" w14:textId="77777777">
            <w:pPr>
              <w:rPr>
                <w:rFonts w:asciiTheme="majorHAnsi" w:hAnsiTheme="majorHAnsi" w:cstheme="majorHAnsi"/>
                <w:color w:val="A6A6A6" w:themeColor="background1" w:themeShade="A6"/>
              </w:rPr>
            </w:pPr>
          </w:p>
        </w:tc>
        <w:tc>
          <w:tcPr>
            <w:tcW w:w="2997" w:type="dxa"/>
          </w:tcPr>
          <w:p w:rsidRPr="00EF79D2" w:rsidR="009F7E69" w:rsidP="00B51FFB" w:rsidRDefault="009F7E69" w14:paraId="355F6484" w14:textId="77777777">
            <w:pPr>
              <w:rPr>
                <w:rFonts w:asciiTheme="majorHAnsi" w:hAnsiTheme="majorHAnsi" w:cstheme="majorHAnsi"/>
                <w:color w:val="A6A6A6" w:themeColor="background1" w:themeShade="A6"/>
              </w:rPr>
            </w:pPr>
          </w:p>
        </w:tc>
      </w:tr>
      <w:tr w:rsidRPr="00EF79D2" w:rsidR="009F7E69" w:rsidTr="00B51FFB" w14:paraId="1384C755" w14:textId="77777777">
        <w:tc>
          <w:tcPr>
            <w:tcW w:w="3021" w:type="dxa"/>
          </w:tcPr>
          <w:p w:rsidRPr="00EF79D2" w:rsidR="009F7E69" w:rsidP="00B51FFB" w:rsidRDefault="009F7E69" w14:paraId="3FC4B17C" w14:textId="77777777">
            <w:pPr>
              <w:rPr>
                <w:rFonts w:asciiTheme="majorHAnsi" w:hAnsiTheme="majorHAnsi" w:cstheme="majorHAnsi"/>
                <w:color w:val="A6A6A6" w:themeColor="background1" w:themeShade="A6"/>
              </w:rPr>
            </w:pPr>
          </w:p>
        </w:tc>
        <w:tc>
          <w:tcPr>
            <w:tcW w:w="3004" w:type="dxa"/>
          </w:tcPr>
          <w:p w:rsidRPr="00EF79D2" w:rsidR="009F7E69" w:rsidP="00B51FFB" w:rsidRDefault="009F7E69" w14:paraId="77D9C553" w14:textId="77777777">
            <w:pPr>
              <w:rPr>
                <w:rFonts w:asciiTheme="majorHAnsi" w:hAnsiTheme="majorHAnsi" w:cstheme="majorHAnsi"/>
                <w:color w:val="A6A6A6" w:themeColor="background1" w:themeShade="A6"/>
              </w:rPr>
            </w:pPr>
          </w:p>
        </w:tc>
        <w:tc>
          <w:tcPr>
            <w:tcW w:w="2997" w:type="dxa"/>
          </w:tcPr>
          <w:p w:rsidRPr="00EF79D2" w:rsidR="009F7E69" w:rsidP="00B51FFB" w:rsidRDefault="009F7E69" w14:paraId="7873F4D7" w14:textId="77777777">
            <w:pPr>
              <w:rPr>
                <w:rFonts w:asciiTheme="majorHAnsi" w:hAnsiTheme="majorHAnsi" w:cstheme="majorHAnsi"/>
                <w:color w:val="A6A6A6" w:themeColor="background1" w:themeShade="A6"/>
              </w:rPr>
            </w:pPr>
          </w:p>
        </w:tc>
      </w:tr>
    </w:tbl>
    <w:p w:rsidR="009F7E69" w:rsidP="009F7E69" w:rsidRDefault="009F7E69" w14:paraId="67DFB8A8" w14:textId="77777777">
      <w:pPr>
        <w:pStyle w:val="Telobesedila"/>
        <w:tabs>
          <w:tab w:val="left" w:pos="9070"/>
        </w:tabs>
        <w:spacing w:after="0"/>
        <w:ind w:right="-2"/>
        <w:rPr>
          <w:rFonts w:asciiTheme="majorHAnsi" w:hAnsiTheme="majorHAnsi" w:cstheme="majorHAnsi"/>
          <w:color w:val="A6A6A6" w:themeColor="background1" w:themeShade="A6"/>
          <w:lang w:val="sl-SI"/>
        </w:rPr>
      </w:pPr>
    </w:p>
    <w:p w:rsidRPr="00856FD6" w:rsidR="009F7E69" w:rsidP="009F7E69" w:rsidRDefault="009F7E69" w14:paraId="0CBBE864" w14:textId="77777777">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rsidRPr="00E1273B" w:rsidR="009F7E69" w:rsidP="009F7E69" w:rsidRDefault="009F7E69" w14:paraId="1FCEF243" w14:textId="77777777">
      <w:pPr>
        <w:pStyle w:val="Telobesedila"/>
        <w:tabs>
          <w:tab w:val="left" w:pos="9070"/>
        </w:tabs>
        <w:spacing w:after="0"/>
        <w:ind w:right="-2"/>
        <w:rPr>
          <w:rFonts w:asciiTheme="majorHAnsi" w:hAnsiTheme="majorHAnsi" w:cstheme="majorHAnsi"/>
          <w:color w:val="A6A6A6" w:themeColor="background1" w:themeShade="A6"/>
          <w:lang w:val="sl-SI"/>
        </w:rPr>
      </w:pPr>
    </w:p>
    <w:p w:rsidR="009F7E69" w:rsidP="009F7E69" w:rsidRDefault="009F7E69" w14:paraId="6130B514" w14:textId="77777777">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rsidR="00F1689B" w:rsidP="00F1689B" w:rsidRDefault="00F1689B" w14:paraId="6BC029CE" w14:textId="16775682">
      <w:pPr>
        <w:pStyle w:val="Telobesedila"/>
        <w:tabs>
          <w:tab w:val="left" w:pos="9070"/>
        </w:tabs>
        <w:spacing w:after="0"/>
        <w:ind w:right="-2"/>
        <w:rPr>
          <w:rFonts w:asciiTheme="majorHAnsi" w:hAnsiTheme="majorHAnsi" w:cstheme="majorHAnsi"/>
          <w:lang w:val="sl-SI"/>
        </w:rPr>
      </w:pPr>
    </w:p>
    <w:p w:rsidR="00F1689B" w:rsidP="00F1689B" w:rsidRDefault="00F1689B" w14:paraId="2E1E779A" w14:textId="3F933EC9">
      <w:pPr>
        <w:pStyle w:val="Naslov1"/>
      </w:pPr>
      <w:bookmarkStart w:name="_Toc128143374" w:id="34"/>
      <w:bookmarkStart w:name="_Toc131492514" w:id="35"/>
      <w:bookmarkStart w:name="_Toc144301495" w:id="36"/>
      <w:bookmarkStart w:name="_Toc144474643" w:id="37"/>
      <w:bookmarkStart w:name="_Toc154133895" w:id="38"/>
      <w:r>
        <w:t>OBVEZNOSTI POGODBENIH STRANK</w:t>
      </w:r>
      <w:bookmarkEnd w:id="34"/>
      <w:bookmarkEnd w:id="35"/>
      <w:bookmarkEnd w:id="36"/>
      <w:bookmarkEnd w:id="37"/>
      <w:bookmarkEnd w:id="38"/>
    </w:p>
    <w:p w:rsidRPr="00F65193" w:rsidR="009D6D26" w:rsidP="00561059" w:rsidRDefault="009D6D26" w14:paraId="0EDC86BB" w14:textId="77777777"/>
    <w:p w:rsidRPr="00DE184E" w:rsidR="009F7E69" w:rsidP="009F7E69" w:rsidRDefault="009F7E69" w14:paraId="6C40D32D"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9F7E69" w:rsidP="00F65193" w:rsidRDefault="009F7E69" w14:paraId="0DF2664D" w14:textId="76F61C1B">
      <w:r>
        <w:t xml:space="preserve">Naročnik </w:t>
      </w:r>
      <w:r w:rsidR="00BC7358">
        <w:t>ima na podlagi te pogodbe naslednje obveznosti in pravice do izvajalca</w:t>
      </w:r>
      <w:r>
        <w:t>:</w:t>
      </w:r>
    </w:p>
    <w:p w:rsidRPr="00BC7358" w:rsidR="00BC7358" w:rsidP="00561059" w:rsidRDefault="00BC7358" w14:paraId="07ACF246" w14:textId="77777777">
      <w:pPr>
        <w:numPr>
          <w:ilvl w:val="0"/>
          <w:numId w:val="33"/>
        </w:numPr>
        <w:contextualSpacing/>
        <w:rPr>
          <w:rFonts w:cs="Arial"/>
          <w:color w:val="000000"/>
          <w:lang w:eastAsia="en-US"/>
        </w:rPr>
      </w:pPr>
      <w:r w:rsidRPr="00BC7358">
        <w:rPr>
          <w:rFonts w:cs="Arial"/>
          <w:color w:val="000000"/>
          <w:lang w:eastAsia="en-US"/>
        </w:rPr>
        <w:t>sodelovati z izvajalcem pri iskanju najustreznejših vsebinskih rešitev za izvedbo storitve;</w:t>
      </w:r>
    </w:p>
    <w:p w:rsidRPr="00BC7358" w:rsidR="00BC7358" w:rsidP="00561059" w:rsidRDefault="00BC7358" w14:paraId="10D72D31" w14:textId="64E0C205">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rsidRPr="00BC7358" w:rsidR="00BC7358" w:rsidP="00561059" w:rsidRDefault="00BC7358" w14:paraId="29ED6866" w14:textId="77777777">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rsidRPr="00BC7358" w:rsidR="00BC7358" w:rsidP="00561059" w:rsidRDefault="00BC7358" w14:paraId="13CAE25B" w14:textId="149EA568">
      <w:pPr>
        <w:numPr>
          <w:ilvl w:val="0"/>
          <w:numId w:val="33"/>
        </w:numPr>
        <w:contextualSpacing/>
        <w:rPr>
          <w:rFonts w:cs="Arial"/>
          <w:color w:val="000000"/>
          <w:lang w:eastAsia="en-US"/>
        </w:rPr>
      </w:pPr>
      <w:r w:rsidRPr="00BC7358">
        <w:rPr>
          <w:rFonts w:cs="Arial"/>
          <w:color w:val="000000"/>
          <w:lang w:eastAsia="en-US"/>
        </w:rPr>
        <w:t xml:space="preserve">kadarkoli zahtevati podatek o vsebinskem, tehničnem in časovnem poteku </w:t>
      </w:r>
      <w:r>
        <w:rPr>
          <w:rFonts w:cs="Arial"/>
          <w:color w:val="000000"/>
          <w:lang w:eastAsia="en-US"/>
        </w:rPr>
        <w:t>izvajanja storitve</w:t>
      </w:r>
      <w:r w:rsidRPr="00BC7358">
        <w:rPr>
          <w:rFonts w:cs="Arial"/>
          <w:color w:val="000000"/>
          <w:lang w:eastAsia="en-US"/>
        </w:rPr>
        <w:t>;</w:t>
      </w:r>
    </w:p>
    <w:p w:rsidRPr="00BC7358" w:rsidR="00BC7358" w:rsidP="00561059" w:rsidRDefault="00BC7358" w14:paraId="695A739B" w14:textId="77777777">
      <w:pPr>
        <w:numPr>
          <w:ilvl w:val="0"/>
          <w:numId w:val="33"/>
        </w:numPr>
        <w:contextualSpacing/>
        <w:rPr>
          <w:rFonts w:cs="Arial"/>
          <w:color w:val="000000"/>
          <w:lang w:eastAsia="en-US"/>
        </w:rPr>
      </w:pPr>
      <w:r w:rsidRPr="00BC7358">
        <w:rPr>
          <w:rFonts w:cs="Arial"/>
          <w:color w:val="000000"/>
          <w:lang w:eastAsia="en-US"/>
        </w:rPr>
        <w:t>zahtevati sestanek oziroma srečanje s skrbnikom pogodbe oz. vodjo projektne skupine izvajalca;</w:t>
      </w:r>
    </w:p>
    <w:p w:rsidRPr="00BC7358" w:rsidR="00BC7358" w:rsidP="00561059" w:rsidRDefault="00BC7358" w14:paraId="4E11E423" w14:textId="77777777">
      <w:pPr>
        <w:numPr>
          <w:ilvl w:val="0"/>
          <w:numId w:val="33"/>
        </w:numPr>
        <w:contextualSpacing/>
        <w:rPr>
          <w:rFonts w:cs="Arial"/>
          <w:color w:val="000000"/>
          <w:lang w:eastAsia="en-US"/>
        </w:rPr>
      </w:pPr>
      <w:r w:rsidRPr="00BC7358">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rsidRPr="00BC7358" w:rsidR="00BC7358" w:rsidP="00561059" w:rsidRDefault="00BC7358" w14:paraId="1F6A02F6" w14:textId="58FC01DF">
      <w:pPr>
        <w:numPr>
          <w:ilvl w:val="0"/>
          <w:numId w:val="33"/>
        </w:numPr>
        <w:contextualSpacing/>
        <w:rPr>
          <w:rFonts w:cs="Arial"/>
          <w:color w:val="000000"/>
          <w:lang w:eastAsia="en-US"/>
        </w:rPr>
      </w:pPr>
      <w:r w:rsidRPr="00BC7358">
        <w:rPr>
          <w:rFonts w:cs="Arial"/>
          <w:color w:val="000000"/>
          <w:lang w:eastAsia="en-US"/>
        </w:rPr>
        <w:t>izvajati nadzor na</w:t>
      </w:r>
      <w:r w:rsidR="00C929CA">
        <w:rPr>
          <w:rFonts w:cs="Arial"/>
          <w:color w:val="000000"/>
          <w:lang w:eastAsia="en-US"/>
        </w:rPr>
        <w:t>d</w:t>
      </w:r>
      <w:r w:rsidRPr="00BC7358">
        <w:rPr>
          <w:rFonts w:cs="Arial"/>
          <w:color w:val="000000"/>
          <w:lang w:eastAsia="en-US"/>
        </w:rPr>
        <w:t xml:space="preserve"> opravljenim delom na podlagi te pogodbe, in sicer vsebinski, tehnični in finančni pregled;</w:t>
      </w:r>
    </w:p>
    <w:p w:rsidRPr="00BC7358" w:rsidR="00BC7358" w:rsidP="00561059" w:rsidRDefault="00BC7358" w14:paraId="41004E97" w14:textId="77777777">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rsidRPr="00BC7358" w:rsidR="00BC7358" w:rsidP="00561059" w:rsidRDefault="00BC7358" w14:paraId="43D3CBAD" w14:textId="77777777">
      <w:pPr>
        <w:numPr>
          <w:ilvl w:val="0"/>
          <w:numId w:val="33"/>
        </w:numPr>
        <w:contextualSpacing/>
        <w:rPr>
          <w:rFonts w:cs="Arial"/>
          <w:color w:val="000000"/>
          <w:lang w:eastAsia="en-US"/>
        </w:rPr>
      </w:pPr>
      <w:r w:rsidRPr="00BC7358">
        <w:rPr>
          <w:rFonts w:cs="Arial"/>
          <w:color w:val="000000"/>
          <w:lang w:eastAsia="en-US"/>
        </w:rPr>
        <w:t>opozoriti izvajalca na nepravilnost ali nepopolnost izvedenih obveznosti v skladu s to pogodbo;</w:t>
      </w:r>
    </w:p>
    <w:p w:rsidRPr="00BC7358" w:rsidR="00BC7358" w:rsidP="00561059" w:rsidRDefault="00BC7358" w14:paraId="4A971BF5" w14:textId="77777777">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predloga v vpogled; </w:t>
      </w:r>
    </w:p>
    <w:p w:rsidRPr="00BC7358" w:rsidR="00BC7358" w:rsidP="00561059" w:rsidRDefault="00BC7358" w14:paraId="2218617E" w14:textId="77777777">
      <w:pPr>
        <w:numPr>
          <w:ilvl w:val="0"/>
          <w:numId w:val="33"/>
        </w:numPr>
        <w:contextualSpacing/>
        <w:rPr>
          <w:rFonts w:cs="Arial"/>
          <w:color w:val="000000"/>
          <w:lang w:eastAsia="en-US"/>
        </w:rPr>
      </w:pPr>
      <w:r w:rsidRPr="00BC7358">
        <w:rPr>
          <w:rFonts w:cs="Arial"/>
          <w:color w:val="000000"/>
          <w:lang w:eastAsia="en-US"/>
        </w:rPr>
        <w:t xml:space="preserve">zahtevati dopolnitev ali pojasnilo izdanega računa ali zavrniti nepopoln, neustrezen račun izvajalca; </w:t>
      </w:r>
    </w:p>
    <w:p w:rsidRPr="00BC7358" w:rsidR="00BC7358" w:rsidP="00561059" w:rsidRDefault="00BC7358" w14:paraId="1C60F04C" w14:textId="77777777">
      <w:pPr>
        <w:numPr>
          <w:ilvl w:val="0"/>
          <w:numId w:val="33"/>
        </w:numPr>
        <w:contextualSpacing/>
        <w:rPr>
          <w:rFonts w:cs="Arial"/>
          <w:color w:val="000000"/>
          <w:lang w:eastAsia="en-US"/>
        </w:rPr>
      </w:pPr>
      <w:r w:rsidRPr="00BC7358">
        <w:rPr>
          <w:rFonts w:cs="Arial"/>
          <w:color w:val="000000"/>
          <w:lang w:eastAsia="en-US"/>
        </w:rPr>
        <w:t xml:space="preserve">od izvajalca zahtevati vsebinsko, tehnično ali drugačno dopolnitev predloga izvedbe posamezne aktivnosti, ki je predmet naročila po tej pogodbi. </w:t>
      </w:r>
    </w:p>
    <w:p w:rsidRPr="00CC5B39" w:rsidR="009F7E69" w:rsidP="009F7E69" w:rsidRDefault="009F7E69" w14:paraId="76CCF8F8" w14:textId="77777777"/>
    <w:p w:rsidRPr="00DE184E" w:rsidR="009F7E69" w:rsidP="009F7E69" w:rsidRDefault="009F7E69" w14:paraId="3078478B"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Pr="00732B76" w:rsidR="00732B76" w:rsidP="00561059" w:rsidRDefault="00732B76" w14:paraId="100DF5D1" w14:textId="77777777">
      <w:pPr>
        <w:rPr>
          <w:rFonts w:cs="Arial"/>
          <w:lang w:eastAsia="en-US"/>
        </w:rPr>
      </w:pPr>
      <w:r w:rsidRPr="00732B76">
        <w:rPr>
          <w:rFonts w:cs="Arial"/>
          <w:color w:val="000000"/>
          <w:lang w:eastAsia="en-US"/>
        </w:rPr>
        <w:t>V zvezi z izvajanjem storitev po tej pogodbi se izvajalec obvezuje, da bo:</w:t>
      </w:r>
    </w:p>
    <w:p w:rsidRPr="00732B76" w:rsidR="00732B76" w:rsidP="00561059" w:rsidRDefault="00732B76" w14:paraId="029C0E7F" w14:textId="193BCF1D">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z vsakokratnim komunikacijskim načrtom</w:t>
      </w:r>
      <w:r w:rsidRPr="00732B76">
        <w:rPr>
          <w:rFonts w:cs="Arial"/>
          <w:color w:val="000000"/>
          <w:lang w:eastAsia="en-US"/>
        </w:rPr>
        <w:t xml:space="preserve"> ter vsebinskimi in tehničnimi specifikacijami naročnika</w:t>
      </w:r>
      <w:r>
        <w:rPr>
          <w:rFonts w:cs="Arial"/>
          <w:lang w:eastAsia="en-US"/>
        </w:rPr>
        <w:t>,</w:t>
      </w:r>
    </w:p>
    <w:p w:rsidRPr="00732B76" w:rsidR="00732B76" w:rsidP="00561059" w:rsidRDefault="00732B76" w14:paraId="37E4E120" w14:textId="6566D2DE">
      <w:pPr>
        <w:numPr>
          <w:ilvl w:val="0"/>
          <w:numId w:val="36"/>
        </w:numPr>
        <w:contextualSpacing/>
        <w:rPr>
          <w:rFonts w:cs="Arial"/>
          <w:lang w:eastAsia="en-US"/>
        </w:rPr>
      </w:pPr>
      <w:r w:rsidRPr="00732B76">
        <w:rPr>
          <w:rFonts w:cs="Arial"/>
          <w:lang w:eastAsia="en-US"/>
        </w:rPr>
        <w:t>pridobil predhodno soglasje naročnika za vsako morebitno spremembo pri storitvi, ki je predmet te pogodbe</w:t>
      </w:r>
      <w:r>
        <w:rPr>
          <w:rFonts w:cs="Arial"/>
          <w:lang w:eastAsia="en-US"/>
        </w:rPr>
        <w:t>,</w:t>
      </w:r>
    </w:p>
    <w:p w:rsidRPr="00732B76" w:rsidR="00732B76" w:rsidP="00561059" w:rsidRDefault="00732B76" w14:paraId="629D4AF0" w14:textId="0866F198">
      <w:pPr>
        <w:numPr>
          <w:ilvl w:val="0"/>
          <w:numId w:val="36"/>
        </w:numPr>
        <w:contextualSpacing/>
        <w:rPr>
          <w:rFonts w:cs="Arial"/>
          <w:lang w:eastAsia="en-US"/>
        </w:rPr>
      </w:pPr>
      <w:r w:rsidRPr="00732B76">
        <w:rPr>
          <w:rFonts w:cs="Arial"/>
          <w:iCs/>
          <w:lang w:eastAsia="en-US"/>
        </w:rPr>
        <w:t>na naro</w:t>
      </w:r>
      <w:r w:rsidRPr="00732B76">
        <w:rPr>
          <w:rFonts w:hint="eastAsia" w:cs="Arial"/>
          <w:iCs/>
          <w:lang w:eastAsia="en-US"/>
        </w:rPr>
        <w:t>č</w:t>
      </w:r>
      <w:r w:rsidRPr="00732B76">
        <w:rPr>
          <w:rFonts w:cs="Arial"/>
          <w:iCs/>
          <w:lang w:eastAsia="en-US"/>
        </w:rPr>
        <w:t>nika izklju</w:t>
      </w:r>
      <w:r w:rsidRPr="00732B76">
        <w:rPr>
          <w:rFonts w:hint="eastAsia" w:cs="Arial"/>
          <w:iCs/>
          <w:lang w:eastAsia="en-US"/>
        </w:rPr>
        <w:t>č</w:t>
      </w:r>
      <w:r w:rsidRPr="00732B76">
        <w:rPr>
          <w:rFonts w:cs="Arial"/>
          <w:iCs/>
          <w:lang w:eastAsia="en-US"/>
        </w:rPr>
        <w:t>no prenesel neomejeno vse materialne avtorske pravice, ob tem bo imel naročnik pravico do nadaljnjega prenosa uporabe, prilagajanja in predelave vseh materialnih avtorskih pravic</w:t>
      </w:r>
      <w:r>
        <w:rPr>
          <w:rFonts w:cs="Arial"/>
          <w:iCs/>
          <w:lang w:eastAsia="en-US"/>
        </w:rPr>
        <w:t>,</w:t>
      </w:r>
    </w:p>
    <w:p w:rsidRPr="00732B76" w:rsidR="00732B76" w:rsidP="00561059" w:rsidRDefault="00732B76" w14:paraId="4750C083" w14:textId="23686385">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rsidRPr="00732B76" w:rsidR="00732B76" w:rsidP="00561059" w:rsidRDefault="00732B76" w14:paraId="7FF64DEF" w14:textId="09DE6B13">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rsidRPr="00732B76" w:rsidR="00732B76" w:rsidP="00561059" w:rsidRDefault="00732B76" w14:paraId="2718BCB1" w14:textId="0A749F88">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rsidRPr="00732B76" w:rsidR="00732B76" w:rsidP="00561059" w:rsidRDefault="00732B76" w14:paraId="7B0B974E" w14:textId="3718DABB">
      <w:pPr>
        <w:numPr>
          <w:ilvl w:val="0"/>
          <w:numId w:val="36"/>
        </w:numPr>
        <w:contextualSpacing/>
        <w:rPr>
          <w:rFonts w:cs="Arial"/>
          <w:lang w:eastAsia="en-US"/>
        </w:rPr>
      </w:pPr>
      <w:r w:rsidRPr="00732B76">
        <w:rPr>
          <w:rFonts w:cs="Arial"/>
          <w:lang w:eastAsia="en-US"/>
        </w:rPr>
        <w:t>storitev po tej pogodbi opravil vestno in po pravilih stroke, pri čemer bo skrbel, da bo delo opravljeno ekonomično v okviru določil te pogodbe,</w:t>
      </w:r>
    </w:p>
    <w:p w:rsidRPr="00732B76" w:rsidR="00732B76" w:rsidP="00561059" w:rsidRDefault="00732B76" w14:paraId="06B896B5" w14:textId="4F8C05DC">
      <w:pPr>
        <w:numPr>
          <w:ilvl w:val="0"/>
          <w:numId w:val="36"/>
        </w:numPr>
        <w:contextualSpacing/>
        <w:rPr>
          <w:rFonts w:cs="Arial"/>
          <w:lang w:eastAsia="en-US"/>
        </w:rPr>
      </w:pPr>
      <w:r w:rsidRPr="00732B76">
        <w:rPr>
          <w:rFonts w:cs="Arial"/>
          <w:lang w:eastAsia="en-US"/>
        </w:rPr>
        <w:t>ves čas trajanja pogodbe zagotavljal visoko strokovno usposobljen kader in tehnično ustrezno opremo</w:t>
      </w:r>
      <w:r>
        <w:rPr>
          <w:rFonts w:cs="Arial"/>
          <w:lang w:eastAsia="en-US"/>
        </w:rPr>
        <w:t>,</w:t>
      </w:r>
    </w:p>
    <w:p w:rsidRPr="00732B76" w:rsidR="00732B76" w:rsidP="00561059" w:rsidRDefault="00732B76" w14:paraId="727A4B88" w14:textId="77777777">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rsidRPr="00732B76" w:rsidR="00732B76" w:rsidP="00561059" w:rsidRDefault="00732B76" w14:paraId="58B09FEF" w14:textId="56EBEAB8">
      <w:pPr>
        <w:numPr>
          <w:ilvl w:val="0"/>
          <w:numId w:val="36"/>
        </w:numPr>
        <w:contextualSpacing/>
        <w:rPr>
          <w:rFonts w:cs="Arial"/>
          <w:color w:val="000000"/>
          <w:lang w:eastAsia="en-US"/>
        </w:rPr>
      </w:pPr>
      <w:r w:rsidRPr="00732B76">
        <w:rPr>
          <w:rFonts w:cs="Arial"/>
          <w:color w:val="000000"/>
          <w:lang w:eastAsia="en-US"/>
        </w:rPr>
        <w:t>bo ves čas izvajanja obveznosti v skladu s to pogodbo skrbel za dober ugled in ime naročnika</w:t>
      </w:r>
      <w:r>
        <w:rPr>
          <w:rFonts w:cs="Arial"/>
          <w:color w:val="000000"/>
          <w:lang w:eastAsia="en-US"/>
        </w:rPr>
        <w:t>,</w:t>
      </w:r>
    </w:p>
    <w:p w:rsidRPr="00732B76" w:rsidR="00732B76" w:rsidP="00561059" w:rsidRDefault="00732B76" w14:paraId="0AF473A9" w14:textId="10C6E19E">
      <w:pPr>
        <w:numPr>
          <w:ilvl w:val="0"/>
          <w:numId w:val="36"/>
        </w:numPr>
        <w:contextualSpacing/>
        <w:rPr>
          <w:rFonts w:cs="Arial"/>
          <w:color w:val="000000"/>
          <w:lang w:eastAsia="en-US"/>
        </w:rPr>
      </w:pPr>
      <w:r w:rsidRPr="00732B76">
        <w:rPr>
          <w:rFonts w:cs="Arial"/>
          <w:color w:val="000000"/>
          <w:lang w:eastAsia="en-US"/>
        </w:rPr>
        <w:t>bo 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rsidR="00732B76" w:rsidP="00561059" w:rsidRDefault="00732B76" w14:paraId="5F05DA15" w14:textId="2570BD20">
      <w:pPr>
        <w:numPr>
          <w:ilvl w:val="0"/>
          <w:numId w:val="36"/>
        </w:numPr>
        <w:contextualSpacing/>
        <w:rPr>
          <w:rFonts w:cs="Arial"/>
          <w:color w:val="000000"/>
          <w:lang w:eastAsia="en-US"/>
        </w:rPr>
      </w:pPr>
      <w:r w:rsidRPr="00732B76">
        <w:rPr>
          <w:rFonts w:cs="Arial"/>
          <w:color w:val="000000"/>
          <w:lang w:eastAsia="en-US"/>
        </w:rPr>
        <w:t xml:space="preserve">bo naročnika nemudoma obvestil o okoliščini, ki vpliva ali bi lahko vplivala na izvedbo predmeta tega javnega naročila, najsi bo to časovno, vsebinsko, finančno ali glede 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rsidRPr="00336D38" w:rsidR="00732B76" w:rsidP="00561059" w:rsidRDefault="00732B76" w14:paraId="048956B5" w14:textId="6C48D320">
      <w:pPr>
        <w:numPr>
          <w:ilvl w:val="0"/>
          <w:numId w:val="36"/>
        </w:numPr>
        <w:contextualSpacing/>
        <w:rPr>
          <w:rFonts w:cs="Arial"/>
          <w:color w:val="000000"/>
        </w:rPr>
      </w:pPr>
      <w:r w:rsidRPr="00336D38">
        <w:rPr>
          <w:rFonts w:cs="Arial"/>
          <w:color w:val="000000"/>
        </w:rPr>
        <w:t xml:space="preserve">bo opravil </w:t>
      </w:r>
      <w:r>
        <w:rPr>
          <w:rFonts w:cs="Arial"/>
          <w:color w:val="000000"/>
        </w:rPr>
        <w:t>vsako</w:t>
      </w:r>
      <w:r w:rsidRPr="00732B76">
        <w:rPr>
          <w:rFonts w:cs="Arial"/>
          <w:color w:val="000000"/>
        </w:rPr>
        <w:t xml:space="preserve">letno </w:t>
      </w:r>
      <w:r w:rsidRPr="00336D38">
        <w:rPr>
          <w:rFonts w:cs="Arial"/>
          <w:color w:val="000000"/>
        </w:rPr>
        <w:t xml:space="preserve">evalvacijo izvedenih aktivnosti, </w:t>
      </w:r>
    </w:p>
    <w:p w:rsidRPr="00336D38" w:rsidR="00732B76" w:rsidP="00561059" w:rsidRDefault="00732B76" w14:paraId="23D0205E" w14:textId="77777777">
      <w:pPr>
        <w:numPr>
          <w:ilvl w:val="0"/>
          <w:numId w:val="36"/>
        </w:numPr>
        <w:contextualSpacing/>
        <w:rPr>
          <w:rFonts w:cs="Arial"/>
          <w:color w:val="000000"/>
        </w:rPr>
      </w:pPr>
      <w:r w:rsidRPr="00336D38">
        <w:rPr>
          <w:rFonts w:cs="Arial"/>
          <w:color w:val="000000"/>
        </w:rPr>
        <w:t>bo zagotavljal upoštevanje vseh smernic in trendov na področju predmeta naročila po tej pogodbi;</w:t>
      </w:r>
    </w:p>
    <w:p w:rsidR="00732B76" w:rsidP="00F65193" w:rsidRDefault="00732B76" w14:paraId="02767BFC" w14:textId="05210767">
      <w:pPr>
        <w:numPr>
          <w:ilvl w:val="0"/>
          <w:numId w:val="36"/>
        </w:numPr>
        <w:rPr>
          <w:rFonts w:cs="Arial"/>
        </w:rPr>
      </w:pPr>
      <w:r w:rsidRPr="00336D38">
        <w:rPr>
          <w:rFonts w:cs="Arial"/>
        </w:rPr>
        <w:t>zagotoviti povezano in usklajeno sodelovanje z naročnikom;</w:t>
      </w:r>
    </w:p>
    <w:p w:rsidRPr="00C31E33" w:rsidR="0004354C" w:rsidP="00F65193" w:rsidRDefault="0004354C" w14:paraId="5F259ED5" w14:textId="5058DA12">
      <w:pPr>
        <w:numPr>
          <w:ilvl w:val="0"/>
          <w:numId w:val="36"/>
        </w:numPr>
        <w:rPr>
          <w:rFonts w:cs="Arial"/>
        </w:rPr>
      </w:pPr>
      <w:r w:rsidRPr="00C31E33">
        <w:rPr>
          <w:rFonts w:cs="Arial"/>
        </w:rPr>
        <w:t>bo upošteval zahteve obveščanja in informiranja javnosti, navedene v Navodilih organa upravljanja na področju zagotavljanja prepoznavnosti, preglednosti in komuniciranja evropske kohezijske politike v obdobju 2021-2027 oziroma vsakokratno veljavnih navodilih;</w:t>
      </w:r>
    </w:p>
    <w:p w:rsidRPr="00336D38" w:rsidR="00732B76" w:rsidP="00561059" w:rsidRDefault="00732B76" w14:paraId="167F311D" w14:textId="77777777">
      <w:pPr>
        <w:numPr>
          <w:ilvl w:val="0"/>
          <w:numId w:val="36"/>
        </w:numPr>
        <w:rPr>
          <w:rFonts w:cs="Arial"/>
        </w:rPr>
      </w:pPr>
      <w:r w:rsidRPr="00336D38">
        <w:rPr>
          <w:rFonts w:cs="Arial"/>
        </w:rPr>
        <w:t>bo upošteval zahteve naročnika po dopolnitvi ali spremembi predlogov aktivnosti in storitev, in sicer najkasneje v roku, ki ga določi naročnik.</w:t>
      </w:r>
    </w:p>
    <w:p w:rsidR="00F1689B" w:rsidP="00F1689B" w:rsidRDefault="00F1689B" w14:paraId="6F65B13C" w14:textId="77777777">
      <w:pPr>
        <w:pStyle w:val="Naslov1"/>
        <w:rPr>
          <w:rFonts w:asciiTheme="minorHAnsi" w:hAnsiTheme="minorHAnsi" w:cstheme="minorHAnsi"/>
          <w:szCs w:val="24"/>
        </w:rPr>
      </w:pPr>
      <w:bookmarkStart w:name="_Toc144301496" w:id="39"/>
      <w:bookmarkStart w:name="_Toc144474644" w:id="40"/>
      <w:bookmarkStart w:name="_Toc154133896" w:id="41"/>
      <w:r w:rsidRPr="004B4730">
        <w:rPr>
          <w:rFonts w:asciiTheme="minorHAnsi" w:hAnsiTheme="minorHAnsi" w:cstheme="minorHAnsi"/>
          <w:szCs w:val="24"/>
        </w:rPr>
        <w:t>FINANČNO ZAVAROVANJE ZA DOBRO IZVEDBO POGODBENIH OBVEZNOSTI</w:t>
      </w:r>
      <w:bookmarkEnd w:id="39"/>
      <w:bookmarkEnd w:id="40"/>
      <w:bookmarkEnd w:id="41"/>
      <w:r w:rsidRPr="004B4730">
        <w:rPr>
          <w:rFonts w:asciiTheme="minorHAnsi" w:hAnsiTheme="minorHAnsi" w:cstheme="minorHAnsi"/>
          <w:szCs w:val="24"/>
        </w:rPr>
        <w:t xml:space="preserve"> </w:t>
      </w:r>
    </w:p>
    <w:p w:rsidRPr="004B4730" w:rsidR="00F1689B" w:rsidP="00F1689B" w:rsidRDefault="00F1689B" w14:paraId="4EE714E2" w14:textId="77777777">
      <w:pPr>
        <w:tabs>
          <w:tab w:val="left" w:pos="9070"/>
        </w:tabs>
        <w:ind w:right="426"/>
        <w:rPr>
          <w:rFonts w:asciiTheme="minorHAnsi" w:hAnsiTheme="minorHAnsi" w:cstheme="minorHAnsi"/>
          <w:b/>
        </w:rPr>
      </w:pPr>
    </w:p>
    <w:p w:rsidRPr="00DE184E" w:rsidR="009F7E69" w:rsidP="009F7E69" w:rsidRDefault="009F7E69" w14:paraId="4374386C"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9F7E69" w:rsidP="009F7E69" w:rsidRDefault="009F7E69" w14:paraId="5CA55DC6" w14:textId="77777777">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rsidR="009F7E69" w:rsidP="009F7E69" w:rsidRDefault="009F7E69" w14:paraId="4F0B6D44" w14:textId="77777777">
      <w:pPr>
        <w:pStyle w:val="Telobesedila21"/>
        <w:rPr>
          <w:rFonts w:cs="Arial"/>
          <w:color w:val="auto"/>
          <w:sz w:val="22"/>
          <w:szCs w:val="22"/>
        </w:rPr>
      </w:pPr>
    </w:p>
    <w:p w:rsidR="009F7E69" w:rsidP="009F7E69" w:rsidRDefault="009F7E69" w14:paraId="046B989B" w14:textId="36F66B83">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10 % od </w:t>
      </w:r>
      <w:r w:rsidR="0072111B">
        <w:rPr>
          <w:rFonts w:cs="Arial"/>
          <w:color w:val="auto"/>
          <w:sz w:val="22"/>
          <w:szCs w:val="22"/>
        </w:rPr>
        <w:t>okvirne pogodbene</w:t>
      </w:r>
      <w:r w:rsidRPr="00AF07B1">
        <w:rPr>
          <w:rFonts w:cs="Arial"/>
          <w:color w:val="auto"/>
          <w:sz w:val="22"/>
          <w:szCs w:val="22"/>
        </w:rPr>
        <w:t xml:space="preserve"> vrednosti z DDV, kot jamstvo za kvalitetno in</w:t>
      </w:r>
      <w:r>
        <w:rPr>
          <w:rFonts w:cs="Arial"/>
          <w:color w:val="auto"/>
          <w:sz w:val="22"/>
          <w:szCs w:val="22"/>
        </w:rPr>
        <w:t xml:space="preserve"> pravočasno izpolnitev predmeta te pogodbe.</w:t>
      </w:r>
    </w:p>
    <w:p w:rsidR="009F7E69" w:rsidP="009F7E69" w:rsidRDefault="009F7E69" w14:paraId="2ECA300D" w14:textId="77777777">
      <w:pPr>
        <w:rPr>
          <w:rFonts w:asciiTheme="minorHAnsi" w:hAnsiTheme="minorHAnsi" w:cstheme="minorHAnsi"/>
        </w:rPr>
      </w:pPr>
    </w:p>
    <w:p w:rsidR="009F7E69" w:rsidP="009F7E69" w:rsidRDefault="009F7E69" w14:paraId="1DA22FFA" w14:textId="77777777">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rsidR="009F7E69" w:rsidP="009F7E69" w:rsidRDefault="009F7E69" w14:paraId="721747B5" w14:textId="77777777">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rsidRPr="00B776FF" w:rsidR="009F7E69" w:rsidP="009F7E69" w:rsidRDefault="009F7E69" w14:paraId="0226EC4F" w14:textId="77777777">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rsidRPr="00B776FF" w:rsidR="009F7E69" w:rsidP="009F7E69" w:rsidRDefault="009F7E69" w14:paraId="2A44486D" w14:textId="77777777">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rsidRPr="00B776FF" w:rsidR="009F7E69" w:rsidP="009F7E69" w:rsidRDefault="009F7E69" w14:paraId="189B3A25" w14:textId="77777777">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rsidRPr="00B776FF" w:rsidR="009F7E69" w:rsidP="009F7E69" w:rsidRDefault="009F7E69" w14:paraId="16125EEE" w14:textId="77777777">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rsidR="009F7E69" w:rsidP="009F7E69" w:rsidRDefault="009F7E69" w14:paraId="59D0A0DC" w14:textId="77777777">
      <w:pPr>
        <w:rPr>
          <w:rFonts w:asciiTheme="minorHAnsi" w:hAnsiTheme="minorHAnsi" w:cstheme="minorHAnsi"/>
        </w:rPr>
      </w:pPr>
    </w:p>
    <w:p w:rsidR="009F7E69" w:rsidP="009F7E69" w:rsidRDefault="009F7E69" w14:paraId="33B7EDF1" w14:textId="77777777">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rsidR="009F7E69" w:rsidP="009F7E69" w:rsidRDefault="009F7E69" w14:paraId="322FFE1C" w14:textId="77777777">
      <w:pPr>
        <w:rPr>
          <w:rFonts w:asciiTheme="minorHAnsi" w:hAnsiTheme="minorHAnsi" w:cstheme="minorHAnsi"/>
        </w:rPr>
      </w:pPr>
    </w:p>
    <w:p w:rsidRPr="00721538" w:rsidR="009F7E69" w:rsidP="009F7E69" w:rsidRDefault="009F7E69" w14:paraId="76343D8D" w14:textId="77777777">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rsidRPr="00721538" w:rsidR="009F7E69" w:rsidP="009F7E69" w:rsidRDefault="009F7E69" w14:paraId="4D2A5211" w14:textId="77777777">
      <w:pPr>
        <w:pStyle w:val="Telobesedila21"/>
        <w:rPr>
          <w:rFonts w:cs="Arial"/>
          <w:color w:val="auto"/>
          <w:sz w:val="22"/>
          <w:szCs w:val="22"/>
        </w:rPr>
      </w:pPr>
    </w:p>
    <w:p w:rsidRPr="00721538" w:rsidR="009F7E69" w:rsidP="009F7E69" w:rsidRDefault="009F7E69" w14:paraId="6B9B3C27" w14:textId="77777777">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rsidRPr="00721538" w:rsidR="009F7E69" w:rsidP="009F7E69" w:rsidRDefault="009F7E69" w14:paraId="3D5F862D" w14:textId="77777777">
      <w:pPr>
        <w:pStyle w:val="Pripombabesedilo"/>
        <w:rPr>
          <w:rFonts w:cs="Arial"/>
          <w:sz w:val="22"/>
          <w:szCs w:val="22"/>
        </w:rPr>
      </w:pPr>
    </w:p>
    <w:p w:rsidR="009F7E69" w:rsidP="009F7E69" w:rsidRDefault="009F7E69" w14:paraId="14AB364E" w14:textId="77777777">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rsidR="009F7E69" w:rsidP="009F7E69" w:rsidRDefault="009F7E69" w14:paraId="074F0C88" w14:textId="77777777"/>
    <w:p w:rsidRPr="00566E6B" w:rsidR="009F7E69" w:rsidP="009F7E69" w:rsidRDefault="009F7E69" w14:paraId="7EA067BD" w14:textId="77777777">
      <w:pPr>
        <w:rPr>
          <w:rFonts w:cs="Arial"/>
        </w:rPr>
      </w:pPr>
      <w:r w:rsidRPr="00721538">
        <w:t xml:space="preserve">V primeru povišanja pogodbene vrednosti,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v višini desetih procentov (10%)</w:t>
      </w:r>
      <w:r w:rsidRPr="00AF07B1">
        <w:t xml:space="preserve"> </w:t>
      </w:r>
      <w:r w:rsidRPr="00AF07B1">
        <w:rPr>
          <w:rFonts w:cs="Arial"/>
        </w:rPr>
        <w:t>skupne okvirne štiri (4) letne pogodbene vrednosti s pripadajočimi aneksi z DDV.</w:t>
      </w:r>
    </w:p>
    <w:p w:rsidR="00F1689B" w:rsidP="00F1689B" w:rsidRDefault="00F1689B" w14:paraId="4AD9B3F2" w14:textId="77777777">
      <w:pPr>
        <w:pStyle w:val="Naslov1"/>
      </w:pPr>
      <w:bookmarkStart w:name="_Toc144301498" w:id="42"/>
      <w:bookmarkStart w:name="_Toc144474646" w:id="43"/>
      <w:bookmarkStart w:name="_Toc154133898" w:id="44"/>
      <w:r>
        <w:t>POGODBENA KAZEN</w:t>
      </w:r>
      <w:bookmarkEnd w:id="42"/>
      <w:bookmarkEnd w:id="43"/>
      <w:bookmarkEnd w:id="44"/>
    </w:p>
    <w:p w:rsidRPr="00FB3076" w:rsidR="00F1689B" w:rsidP="00F1689B" w:rsidRDefault="00F1689B" w14:paraId="505E548E" w14:textId="77777777"/>
    <w:p w:rsidRPr="00BE15A6" w:rsidR="009F7E69" w:rsidP="009F7E69" w:rsidRDefault="009F7E69" w14:paraId="36BEEDAF" w14:textId="77777777">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rsidRPr="00FC78AF" w:rsidR="009F7E69" w:rsidP="009F7E69" w:rsidRDefault="009F7E69" w14:paraId="55B11290" w14:textId="287AE2AD">
      <w:pPr>
        <w:rPr>
          <w:rFonts w:asciiTheme="minorHAnsi" w:hAnsiTheme="minorHAnsi" w:cstheme="minorHAnsi"/>
        </w:rPr>
      </w:pPr>
      <w:r w:rsidRPr="00FC78AF">
        <w:rPr>
          <w:rFonts w:asciiTheme="minorHAnsi" w:hAnsiTheme="minorHAnsi" w:cstheme="minorHAnsi"/>
        </w:rPr>
        <w:t xml:space="preserve">V kolikor izvajalec zamudi dogovorjeni </w:t>
      </w:r>
      <w:r>
        <w:rPr>
          <w:rFonts w:asciiTheme="minorHAnsi" w:hAnsiTheme="minorHAnsi" w:cstheme="minorHAnsi"/>
        </w:rPr>
        <w:t xml:space="preserve">rok izvedbe storitve, skladno z </w:t>
      </w:r>
      <w:r w:rsidRPr="0072111B">
        <w:rPr>
          <w:rFonts w:asciiTheme="minorHAnsi" w:hAnsiTheme="minorHAnsi" w:cstheme="minorHAnsi"/>
        </w:rPr>
        <w:t xml:space="preserve">11. členom </w:t>
      </w:r>
      <w:r>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rsidR="009F7E69" w:rsidP="009F7E69" w:rsidRDefault="009F7E69" w14:paraId="0521FCCD" w14:textId="17FA2C1D">
      <w:pPr>
        <w:pStyle w:val="Odstavekseznama"/>
        <w:numPr>
          <w:ilvl w:val="0"/>
          <w:numId w:val="16"/>
        </w:numPr>
        <w:spacing w:line="240" w:lineRule="auto"/>
        <w:rPr>
          <w:rFonts w:asciiTheme="minorHAnsi" w:hAnsiTheme="minorHAnsi" w:cstheme="minorHAnsi"/>
        </w:rPr>
      </w:pPr>
      <w:r w:rsidRPr="00FC78AF">
        <w:rPr>
          <w:rFonts w:asciiTheme="minorHAnsi" w:hAnsiTheme="minorHAnsi" w:cstheme="minorHAnsi"/>
        </w:rPr>
        <w:t xml:space="preserve">za vsak </w:t>
      </w:r>
      <w:r w:rsidR="0072111B">
        <w:rPr>
          <w:rFonts w:asciiTheme="minorHAnsi" w:hAnsiTheme="minorHAnsi" w:cstheme="minorHAnsi"/>
        </w:rPr>
        <w:t xml:space="preserve">dan </w:t>
      </w:r>
      <w:r w:rsidRPr="00FC78AF">
        <w:rPr>
          <w:rFonts w:asciiTheme="minorHAnsi" w:hAnsiTheme="minorHAnsi" w:cstheme="minorHAnsi"/>
        </w:rPr>
        <w:t xml:space="preserve">zamude pogodbeno kazen v višini </w:t>
      </w:r>
      <w:r w:rsidR="00A80DDC">
        <w:rPr>
          <w:rFonts w:asciiTheme="minorHAnsi" w:hAnsiTheme="minorHAnsi" w:cstheme="minorHAnsi"/>
        </w:rPr>
        <w:t>0,</w:t>
      </w:r>
      <w:r>
        <w:rPr>
          <w:rFonts w:asciiTheme="minorHAnsi" w:hAnsiTheme="minorHAnsi" w:cstheme="minorHAnsi"/>
        </w:rPr>
        <w:t>1</w:t>
      </w:r>
      <w:r w:rsidRPr="00FC78AF">
        <w:rPr>
          <w:rFonts w:asciiTheme="minorHAnsi" w:hAnsiTheme="minorHAnsi" w:cstheme="minorHAnsi"/>
        </w:rPr>
        <w:t>% (</w:t>
      </w:r>
      <w:r w:rsidR="004141EE">
        <w:rPr>
          <w:rFonts w:asciiTheme="minorHAnsi" w:hAnsiTheme="minorHAnsi" w:cstheme="minorHAnsi"/>
        </w:rPr>
        <w:t>nič celih</w:t>
      </w:r>
      <w:r w:rsidR="004A5FF5">
        <w:rPr>
          <w:rFonts w:asciiTheme="minorHAnsi" w:hAnsiTheme="minorHAnsi" w:cstheme="minorHAnsi"/>
        </w:rPr>
        <w:t xml:space="preserve"> </w:t>
      </w:r>
      <w:r>
        <w:rPr>
          <w:rFonts w:asciiTheme="minorHAnsi" w:hAnsiTheme="minorHAnsi" w:cstheme="minorHAnsi"/>
        </w:rPr>
        <w:t>enega</w:t>
      </w:r>
      <w:r w:rsidRPr="00FC78AF">
        <w:rPr>
          <w:rFonts w:asciiTheme="minorHAnsi" w:hAnsiTheme="minorHAnsi" w:cstheme="minorHAnsi"/>
        </w:rPr>
        <w:t xml:space="preserve"> odstotka), vendar skupno največ v višini 10% (</w:t>
      </w:r>
      <w:r>
        <w:rPr>
          <w:rFonts w:asciiTheme="minorHAnsi" w:hAnsiTheme="minorHAnsi" w:cstheme="minorHAnsi"/>
        </w:rPr>
        <w:t>deset</w:t>
      </w:r>
      <w:r w:rsidRPr="00FC78AF">
        <w:rPr>
          <w:rFonts w:asciiTheme="minorHAnsi" w:hAnsiTheme="minorHAnsi" w:cstheme="minorHAnsi"/>
        </w:rPr>
        <w:t xml:space="preserve"> odstotkov) </w:t>
      </w:r>
      <w:r w:rsidR="0072111B">
        <w:rPr>
          <w:rFonts w:asciiTheme="minorHAnsi" w:hAnsiTheme="minorHAnsi" w:cstheme="minorHAnsi"/>
        </w:rPr>
        <w:t xml:space="preserve">od okvirne pogodbene </w:t>
      </w:r>
      <w:r>
        <w:rPr>
          <w:rFonts w:asciiTheme="minorHAnsi" w:hAnsiTheme="minorHAnsi" w:cstheme="minorHAnsi"/>
        </w:rPr>
        <w:t>vrednosti naročila</w:t>
      </w:r>
      <w:r w:rsidRPr="003B6531">
        <w:rPr>
          <w:rFonts w:asciiTheme="minorHAnsi" w:hAnsiTheme="minorHAnsi" w:cstheme="minorHAnsi"/>
        </w:rPr>
        <w:t xml:space="preserve"> </w:t>
      </w:r>
      <w:r w:rsidR="0072111B">
        <w:rPr>
          <w:rFonts w:asciiTheme="minorHAnsi" w:hAnsiTheme="minorHAnsi" w:cstheme="minorHAnsi"/>
        </w:rPr>
        <w:t>z</w:t>
      </w:r>
      <w:r w:rsidRPr="00FC78AF">
        <w:rPr>
          <w:rFonts w:asciiTheme="minorHAnsi" w:hAnsiTheme="minorHAnsi" w:cstheme="minorHAnsi"/>
        </w:rPr>
        <w:t xml:space="preserve"> DDV</w:t>
      </w:r>
      <w:r>
        <w:rPr>
          <w:rFonts w:asciiTheme="minorHAnsi" w:hAnsiTheme="minorHAnsi" w:cstheme="minorHAnsi"/>
        </w:rPr>
        <w:t>.</w:t>
      </w:r>
    </w:p>
    <w:p w:rsidR="009F7E69" w:rsidP="009F7E69" w:rsidRDefault="009F7E69" w14:paraId="2A518950" w14:textId="77777777">
      <w:pPr>
        <w:rPr>
          <w:rFonts w:asciiTheme="minorHAnsi" w:hAnsiTheme="minorHAnsi" w:cstheme="minorHAnsi"/>
        </w:rPr>
      </w:pPr>
    </w:p>
    <w:p w:rsidRPr="00A24C8E" w:rsidR="009F7E69" w:rsidP="009F7E69" w:rsidRDefault="009F7E69" w14:paraId="150D7DA2" w14:textId="77777777">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rsidR="009F7E69" w:rsidP="009F7E69" w:rsidRDefault="009F7E69" w14:paraId="419972D6" w14:textId="77777777">
      <w:pPr>
        <w:rPr>
          <w:rFonts w:asciiTheme="minorHAnsi" w:hAnsiTheme="minorHAnsi" w:cstheme="minorHAnsi"/>
        </w:rPr>
      </w:pPr>
    </w:p>
    <w:p w:rsidR="009F7E69" w:rsidP="009F7E69" w:rsidRDefault="009F7E69" w14:paraId="36D7646B" w14:textId="77777777">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rsidR="009F7E69" w:rsidP="009F7E69" w:rsidRDefault="009F7E69" w14:paraId="00342D33" w14:textId="77777777">
      <w:pPr>
        <w:rPr>
          <w:rFonts w:asciiTheme="minorHAnsi" w:hAnsiTheme="minorHAnsi" w:cstheme="minorHAnsi"/>
        </w:rPr>
      </w:pPr>
    </w:p>
    <w:p w:rsidR="009F7E69" w:rsidP="009F7E69" w:rsidRDefault="009F7E69" w14:paraId="6CB6A636" w14:textId="77777777">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w:t>
      </w:r>
    </w:p>
    <w:p w:rsidR="009F7E69" w:rsidP="009F7E69" w:rsidRDefault="009F7E69" w14:paraId="361357A9" w14:textId="77777777">
      <w:pPr>
        <w:rPr>
          <w:rFonts w:asciiTheme="minorHAnsi" w:hAnsiTheme="minorHAnsi" w:cstheme="minorHAnsi"/>
        </w:rPr>
      </w:pPr>
    </w:p>
    <w:p w:rsidR="009F7E69" w:rsidP="009F7E69" w:rsidRDefault="009F7E69" w14:paraId="1F16C1CB" w14:textId="77777777">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rsidRPr="00D938ED" w:rsidR="00F1689B" w:rsidP="00F1689B" w:rsidRDefault="00F1689B" w14:paraId="47B9D949" w14:textId="77777777">
      <w:pPr>
        <w:pStyle w:val="Naslov1"/>
      </w:pPr>
      <w:bookmarkStart w:name="_Toc144301499" w:id="45"/>
      <w:bookmarkStart w:name="_Toc144474647" w:id="46"/>
      <w:bookmarkStart w:name="_Toc154133899" w:id="47"/>
      <w:r w:rsidRPr="00B72E01">
        <w:t>POVRNITEV ŠKODE</w:t>
      </w:r>
      <w:bookmarkEnd w:id="45"/>
      <w:bookmarkEnd w:id="46"/>
      <w:bookmarkEnd w:id="47"/>
    </w:p>
    <w:p w:rsidRPr="00B72E01" w:rsidR="00F1689B" w:rsidP="00F1689B" w:rsidRDefault="00F1689B" w14:paraId="3FD1A341" w14:textId="77777777">
      <w:pPr>
        <w:pStyle w:val="Naslov1"/>
        <w:spacing w:before="0" w:after="0" w:line="259" w:lineRule="auto"/>
      </w:pPr>
    </w:p>
    <w:p w:rsidR="009F7E69" w:rsidP="009F7E69" w:rsidRDefault="009F7E69" w14:paraId="3E8046BF" w14:textId="77777777">
      <w:pPr>
        <w:pStyle w:val="Odstavekseznama"/>
        <w:numPr>
          <w:ilvl w:val="0"/>
          <w:numId w:val="1"/>
        </w:numPr>
        <w:jc w:val="center"/>
        <w:rPr>
          <w:rFonts w:asciiTheme="minorHAnsi" w:hAnsiTheme="minorHAnsi" w:cstheme="minorBidi"/>
          <w:b/>
          <w:bCs/>
        </w:rPr>
      </w:pPr>
      <w:bookmarkStart w:name="_Toc144301500" w:id="48"/>
      <w:bookmarkStart w:name="_Toc144474648" w:id="49"/>
      <w:r w:rsidRPr="18E4C6F2">
        <w:rPr>
          <w:rFonts w:asciiTheme="minorHAnsi" w:hAnsiTheme="minorHAnsi" w:cstheme="minorBidi"/>
          <w:b/>
          <w:bCs/>
        </w:rPr>
        <w:t>člen</w:t>
      </w:r>
    </w:p>
    <w:p w:rsidRPr="009E7D46" w:rsidR="009F7E69" w:rsidP="009F7E69" w:rsidRDefault="009F7E69" w14:paraId="5A26EC8B" w14:textId="29BB8C93">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rsidR="009F7E69" w:rsidP="009F7E69" w:rsidRDefault="009F7E69" w14:paraId="224D8490" w14:textId="77777777"/>
    <w:p w:rsidRPr="00894E7F" w:rsidR="009F7E69" w:rsidP="009F7E69" w:rsidRDefault="009F7E69" w14:paraId="12E349A7" w14:textId="1B0CB35A">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rsidRPr="00D938ED" w:rsidR="009F7E69" w:rsidP="009F7E69" w:rsidRDefault="009F7E69" w14:paraId="348D4E21" w14:textId="77777777"/>
    <w:p w:rsidR="009F7E69" w:rsidP="009F7E69" w:rsidRDefault="009F7E69" w14:paraId="2BFB2640" w14:textId="77996168">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Pr="00F7494C" w:rsidR="009E7D46">
        <w:rPr>
          <w:rFonts w:cs="Arial"/>
        </w:rPr>
        <w:t>storitev</w:t>
      </w:r>
      <w:r w:rsidRPr="00F7494C">
        <w:rPr>
          <w:rFonts w:cs="Arial"/>
        </w:rPr>
        <w:t xml:space="preserve"> po pravilih kritnega nakupa drugje in hkrati zahteva od izvajalca povračilo škode.</w:t>
      </w:r>
    </w:p>
    <w:p w:rsidR="00F1689B" w:rsidP="00F1689B" w:rsidRDefault="00F1689B" w14:paraId="6F7EC3F4" w14:textId="77777777">
      <w:pPr>
        <w:pStyle w:val="Naslov1"/>
        <w:rPr>
          <w:rFonts w:asciiTheme="minorHAnsi" w:hAnsiTheme="minorHAnsi" w:cstheme="minorHAnsi"/>
          <w:szCs w:val="24"/>
        </w:rPr>
      </w:pPr>
      <w:bookmarkStart w:name="_Toc154133900" w:id="50"/>
      <w:r>
        <w:rPr>
          <w:rFonts w:asciiTheme="minorHAnsi" w:hAnsiTheme="minorHAnsi" w:cstheme="minorHAnsi"/>
          <w:szCs w:val="24"/>
        </w:rPr>
        <w:t>AVTORSKE PRAVICE</w:t>
      </w:r>
      <w:bookmarkEnd w:id="48"/>
      <w:bookmarkEnd w:id="49"/>
      <w:bookmarkEnd w:id="50"/>
    </w:p>
    <w:p w:rsidRPr="00137E1B" w:rsidR="00F1689B" w:rsidP="00F1689B" w:rsidRDefault="00F1689B" w14:paraId="70B14D64" w14:textId="77777777"/>
    <w:p w:rsidRPr="00DE184E" w:rsidR="009F7E69" w:rsidP="009F7E69" w:rsidRDefault="009F7E69" w14:paraId="38C807CE" w14:textId="77777777">
      <w:pPr>
        <w:pStyle w:val="Odstavekseznama"/>
        <w:numPr>
          <w:ilvl w:val="0"/>
          <w:numId w:val="1"/>
        </w:numPr>
        <w:spacing w:line="240" w:lineRule="auto"/>
        <w:jc w:val="center"/>
        <w:rPr>
          <w:rFonts w:asciiTheme="minorHAnsi" w:hAnsiTheme="minorHAnsi" w:cstheme="minorHAnsi"/>
          <w:b/>
        </w:rPr>
      </w:pPr>
      <w:bookmarkStart w:name="_Hlk155941448" w:id="51"/>
      <w:bookmarkStart w:name="_Toc144301501" w:id="52"/>
      <w:bookmarkStart w:name="_Toc144474649" w:id="53"/>
      <w:r w:rsidRPr="00DE184E">
        <w:rPr>
          <w:rFonts w:asciiTheme="minorHAnsi" w:hAnsiTheme="minorHAnsi" w:cstheme="minorHAnsi"/>
          <w:b/>
        </w:rPr>
        <w:t>člen</w:t>
      </w:r>
    </w:p>
    <w:bookmarkEnd w:id="51"/>
    <w:p w:rsidR="009F7E69" w:rsidP="009F7E69" w:rsidRDefault="009F7E69" w14:paraId="6CE0374F" w14:textId="0830E73A">
      <w:pPr>
        <w:rPr>
          <w:rFonts w:cs="Arial" w:eastAsiaTheme="minorHAnsi"/>
          <w:lang w:eastAsia="en-US"/>
        </w:rPr>
      </w:pPr>
      <w:r w:rsidRPr="00105F7F">
        <w:rPr>
          <w:rFonts w:cs="Arial" w:eastAsiaTheme="minorHAnsi"/>
          <w:lang w:eastAsia="en-US"/>
        </w:rPr>
        <w:t xml:space="preserve">Vsa dokumentacija in dokumenti, ki jih izvajalec v skladu s to pogodbo pripravi </w:t>
      </w:r>
      <w:r w:rsidR="00E6310E">
        <w:rPr>
          <w:rFonts w:cs="Arial" w:eastAsiaTheme="minorHAnsi"/>
          <w:lang w:eastAsia="en-US"/>
        </w:rPr>
        <w:t xml:space="preserve">ali jih da izdelati </w:t>
      </w:r>
      <w:r w:rsidRPr="00105F7F">
        <w:rPr>
          <w:rFonts w:cs="Arial" w:eastAsiaTheme="minorHAnsi"/>
          <w:lang w:eastAsia="en-US"/>
        </w:rPr>
        <w:t>za naročnika</w:t>
      </w:r>
      <w:r w:rsidR="00E6310E">
        <w:rPr>
          <w:rFonts w:cs="Arial" w:eastAsiaTheme="minorHAnsi"/>
          <w:lang w:eastAsia="en-US"/>
        </w:rPr>
        <w:t xml:space="preserve"> po tej pogodbi</w:t>
      </w:r>
      <w:r w:rsidRPr="00105F7F">
        <w:rPr>
          <w:rFonts w:cs="Arial" w:eastAsiaTheme="minorHAnsi"/>
          <w:lang w:eastAsia="en-US"/>
        </w:rPr>
        <w:t>, postanejo z izročitvijo last naročnika.</w:t>
      </w:r>
    </w:p>
    <w:p w:rsidR="009F7E69" w:rsidP="009F7E69" w:rsidRDefault="009F7E69" w14:paraId="70B6CADB" w14:textId="77777777">
      <w:pPr>
        <w:rPr>
          <w:rFonts w:asciiTheme="majorHAnsi" w:hAnsiTheme="majorHAnsi" w:cstheme="majorHAnsi"/>
        </w:rPr>
      </w:pPr>
    </w:p>
    <w:p w:rsidR="009F7E69" w:rsidP="009F7E69" w:rsidRDefault="009F7E69" w14:paraId="2F9128D3" w14:textId="369C2021">
      <w:pPr>
        <w:rPr>
          <w:rFonts w:cs="Arial" w:eastAsiaTheme="minorHAnsi"/>
          <w:lang w:eastAsia="en-US"/>
        </w:rPr>
      </w:pPr>
      <w:r w:rsidRPr="00E8310F">
        <w:rPr>
          <w:rFonts w:cs="Arial" w:eastAsiaTheme="minorHAnsi"/>
          <w:lang w:eastAsia="en-US"/>
        </w:rPr>
        <w:t>Izvajalec na naročnika ekskluzivno, neomejeno, za območje celotnega sveta in za tako dolg čas kot velja varstvo avtorskih pravic</w:t>
      </w:r>
      <w:r w:rsidR="00E6310E">
        <w:rPr>
          <w:rFonts w:cs="Arial" w:eastAsiaTheme="minorHAnsi"/>
          <w:lang w:eastAsia="en-US"/>
        </w:rPr>
        <w:t xml:space="preserve">  </w:t>
      </w:r>
      <w:r w:rsidRPr="00E8310F">
        <w:rPr>
          <w:rFonts w:cs="Arial" w:eastAsiaTheme="minorHAnsi"/>
          <w:lang w:eastAsia="en-US"/>
        </w:rPr>
        <w:t xml:space="preserve">po pravu Republike Slovenije, na naročnika prenaša vse materialne avtorske pravice na vseh delih, ki jih izvajalec pripravi </w:t>
      </w:r>
      <w:r w:rsidR="00E6310E">
        <w:rPr>
          <w:rFonts w:cs="Arial" w:eastAsiaTheme="minorHAnsi"/>
          <w:lang w:eastAsia="en-US"/>
        </w:rPr>
        <w:t xml:space="preserve">ali jih da izdelati za naročnika </w:t>
      </w:r>
      <w:r w:rsidRPr="00E8310F">
        <w:rPr>
          <w:rFonts w:cs="Arial" w:eastAsiaTheme="minorHAnsi"/>
          <w:lang w:eastAsia="en-US"/>
        </w:rPr>
        <w:t>tekom izvajanja te pogodbe (med drugimi pravico reprodukcije, vključno s shranitvijo v elektronski obliki, pravico distribuiranja, pravico javnega prikazovanja, pravico predelave</w:t>
      </w:r>
      <w:r w:rsidR="00DC0C5C">
        <w:rPr>
          <w:rFonts w:cs="Arial" w:eastAsiaTheme="minorHAnsi"/>
          <w:lang w:eastAsia="en-US"/>
        </w:rPr>
        <w:t xml:space="preserve"> v vse namene</w:t>
      </w:r>
      <w:r w:rsidRPr="00E8310F">
        <w:rPr>
          <w:rFonts w:cs="Arial" w:eastAsiaTheme="minorHAnsi"/>
          <w:lang w:eastAsia="en-US"/>
        </w:rPr>
        <w:t xml:space="preserve"> in vse ostale materialne avtorske pravice; prav tako izvajalec </w:t>
      </w:r>
      <w:r>
        <w:rPr>
          <w:rFonts w:cs="Arial" w:eastAsiaTheme="minorHAnsi"/>
          <w:lang w:eastAsia="en-US"/>
        </w:rPr>
        <w:t>tudi na p</w:t>
      </w:r>
      <w:r w:rsidRPr="00E8310F">
        <w:rPr>
          <w:rFonts w:cs="Arial" w:eastAsiaTheme="minorHAnsi"/>
          <w:lang w:eastAsia="en-US"/>
        </w:rPr>
        <w:t>redelanih avtorskih delih nima nikakršnih pravic). Moralne avtorske pravice ohranja izvajalec.</w:t>
      </w:r>
    </w:p>
    <w:p w:rsidR="00E6310E" w:rsidP="009F7E69" w:rsidRDefault="00E6310E" w14:paraId="6B8D4DDF" w14:textId="26F1590D">
      <w:pPr>
        <w:rPr>
          <w:rFonts w:cs="Arial" w:eastAsiaTheme="minorHAnsi"/>
          <w:lang w:eastAsia="en-US"/>
        </w:rPr>
      </w:pPr>
    </w:p>
    <w:p w:rsidR="00E6310E" w:rsidP="009F7E69" w:rsidRDefault="00E6310E" w14:paraId="13F21713" w14:textId="7515CFE2">
      <w:pPr>
        <w:rPr>
          <w:rFonts w:cs="Arial" w:eastAsiaTheme="minorHAnsi"/>
          <w:lang w:eastAsia="en-US"/>
        </w:rPr>
      </w:pPr>
      <w:r>
        <w:rPr>
          <w:rFonts w:cs="Arial" w:eastAsiaTheme="minorHAnsi"/>
          <w:lang w:eastAsia="en-US"/>
        </w:rPr>
        <w:t>Glede na to, da je izvajalec pravna oseba, izvajalec naročniku izrecno zagotavlja, da bo od vseh avtorjev oz. soavtorjev in od vseh podizvajalec in njegovih avtorjev in soavtorjev, ki bodo izdelovali oziroma sodelovali pri izdelavi dokumentacije in drugih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rsidR="00E6310E" w:rsidP="009F7E69" w:rsidRDefault="00E6310E" w14:paraId="04C8B49B" w14:textId="22C559CE">
      <w:pPr>
        <w:rPr>
          <w:rFonts w:cs="Arial" w:eastAsiaTheme="minorHAnsi"/>
          <w:lang w:eastAsia="en-US"/>
        </w:rPr>
      </w:pPr>
    </w:p>
    <w:p w:rsidR="00E6310E" w:rsidP="009F7E69" w:rsidRDefault="00E6310E" w14:paraId="0812EFDB" w14:textId="16F4A5A8">
      <w:pPr>
        <w:rPr>
          <w:rFonts w:cs="Arial" w:eastAsiaTheme="minorHAnsi"/>
          <w:lang w:eastAsia="en-US"/>
        </w:rPr>
      </w:pPr>
      <w:r>
        <w:rPr>
          <w:rFonts w:cs="Arial" w:eastAsiaTheme="minorHAnsi"/>
          <w:lang w:eastAsia="en-US"/>
        </w:rPr>
        <w:t>Izvajalec soglaša, da lahko naročnik materialne pravice in druge pravice</w:t>
      </w:r>
      <w:r w:rsidR="009E7D46">
        <w:rPr>
          <w:rFonts w:cs="Arial" w:eastAsiaTheme="minorHAnsi"/>
          <w:lang w:eastAsia="en-US"/>
        </w:rPr>
        <w:t xml:space="preserve"> avtorja, ki jih je pridobil po tej pogodbi, prenese naprej na tretje osebe brez, da bi za to potreboval izrecno soglasje izvajalca in ne da bi bilo za tak prenos potrebno dodatno plačilo naročnika.</w:t>
      </w:r>
    </w:p>
    <w:p w:rsidR="009F7E69" w:rsidP="009F7E69" w:rsidRDefault="009F7E69" w14:paraId="6ED7E477" w14:textId="77777777">
      <w:pPr>
        <w:rPr>
          <w:rFonts w:cs="Arial" w:eastAsiaTheme="minorHAnsi"/>
          <w:lang w:eastAsia="en-US"/>
        </w:rPr>
      </w:pPr>
    </w:p>
    <w:p w:rsidR="009F7E69" w:rsidP="009F7E69" w:rsidRDefault="009F7E69" w14:paraId="6B64A3D0" w14:textId="0AC50350">
      <w:pPr>
        <w:rPr>
          <w:rFonts w:cs="Arial" w:eastAsiaTheme="minorHAnsi"/>
          <w:lang w:eastAsia="en-US"/>
        </w:rPr>
      </w:pPr>
      <w:r>
        <w:rPr>
          <w:rFonts w:cs="Arial" w:eastAsiaTheme="minorHAnsi"/>
          <w:lang w:eastAsia="en-US"/>
        </w:rPr>
        <w:t>Plačilo za prenos pravic po tem členu je vključeno v dogovorjene pogodbene cene.</w:t>
      </w:r>
    </w:p>
    <w:p w:rsidR="00170501" w:rsidP="009F7E69" w:rsidRDefault="00170501" w14:paraId="431CCF55" w14:textId="77777777">
      <w:pPr>
        <w:rPr>
          <w:rFonts w:cs="Arial" w:eastAsiaTheme="minorHAnsi"/>
          <w:lang w:eastAsia="en-US"/>
        </w:rPr>
      </w:pPr>
    </w:p>
    <w:p w:rsidRPr="00CC5B39" w:rsidR="00F1689B" w:rsidP="00F1689B" w:rsidRDefault="00F1689B" w14:paraId="5B895A19" w14:textId="77777777">
      <w:pPr>
        <w:pStyle w:val="Naslov1"/>
      </w:pPr>
      <w:bookmarkStart w:name="_Toc154133901" w:id="54"/>
      <w:r w:rsidRPr="00CC5B39">
        <w:t>SKRBNIKI POGODBE</w:t>
      </w:r>
      <w:bookmarkEnd w:id="52"/>
      <w:bookmarkEnd w:id="53"/>
      <w:bookmarkEnd w:id="54"/>
    </w:p>
    <w:p w:rsidRPr="004B4730" w:rsidR="00F1689B" w:rsidP="00F1689B" w:rsidRDefault="00F1689B" w14:paraId="3F52624D" w14:textId="77777777">
      <w:pPr>
        <w:rPr>
          <w:rFonts w:asciiTheme="minorHAnsi" w:hAnsiTheme="minorHAnsi" w:cstheme="minorHAnsi"/>
        </w:rPr>
      </w:pPr>
    </w:p>
    <w:p w:rsidRPr="004B4730" w:rsidR="00F1689B" w:rsidP="00F1689B" w:rsidRDefault="00F1689B" w14:paraId="5691E90E"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9F7E69" w:rsidP="009F7E69" w:rsidRDefault="009F7E69" w14:paraId="31E378D4" w14:textId="77777777">
      <w:pPr>
        <w:rPr>
          <w:rFonts w:cs="Arial"/>
        </w:rPr>
      </w:pPr>
      <w:bookmarkStart w:name="_Toc144301502" w:id="55"/>
      <w:bookmarkStart w:name="_Toc144474650" w:id="56"/>
      <w:r w:rsidRPr="004A7DB8">
        <w:rPr>
          <w:rFonts w:cs="Arial"/>
        </w:rPr>
        <w:t>Podpisniki te pogodbe imenujejo naslednje skrbnike:</w:t>
      </w:r>
    </w:p>
    <w:p w:rsidRPr="004A7DB8" w:rsidR="009F7E69" w:rsidP="009F7E69" w:rsidRDefault="009F7E69" w14:paraId="7E9F1AE7" w14:textId="77777777">
      <w:pPr>
        <w:rPr>
          <w:rFonts w:cs="Arial"/>
        </w:rPr>
      </w:pPr>
    </w:p>
    <w:p w:rsidRPr="004A7DB8" w:rsidR="009F7E69" w:rsidP="009F7E69" w:rsidRDefault="009F7E69" w14:paraId="38D81178" w14:textId="77777777">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Pr="000654CB" w:rsidR="009F7E69" w:rsidTr="00B51FFB" w14:paraId="6D3165D9" w14:textId="77777777">
        <w:tc>
          <w:tcPr>
            <w:tcW w:w="3983" w:type="dxa"/>
          </w:tcPr>
          <w:p w:rsidRPr="000654CB" w:rsidR="009F7E69" w:rsidP="00B51FFB" w:rsidRDefault="009F7E69" w14:paraId="542304AE" w14:textId="77777777">
            <w:pPr>
              <w:jc w:val="center"/>
              <w:rPr>
                <w:rFonts w:cs="Arial"/>
                <w:b/>
              </w:rPr>
            </w:pPr>
            <w:r w:rsidRPr="000654CB">
              <w:rPr>
                <w:rFonts w:cs="Arial"/>
                <w:b/>
              </w:rPr>
              <w:t>Imenovanje</w:t>
            </w:r>
          </w:p>
        </w:tc>
        <w:tc>
          <w:tcPr>
            <w:tcW w:w="2794" w:type="dxa"/>
          </w:tcPr>
          <w:p w:rsidRPr="000654CB" w:rsidR="009F7E69" w:rsidP="00B51FFB" w:rsidRDefault="009F7E69" w14:paraId="5E776A1D" w14:textId="77777777">
            <w:pPr>
              <w:jc w:val="center"/>
              <w:rPr>
                <w:rFonts w:cs="Arial"/>
                <w:b/>
              </w:rPr>
            </w:pPr>
            <w:r w:rsidRPr="000654CB">
              <w:rPr>
                <w:rFonts w:cs="Arial"/>
                <w:b/>
              </w:rPr>
              <w:t>Ime in priimek</w:t>
            </w:r>
          </w:p>
        </w:tc>
        <w:tc>
          <w:tcPr>
            <w:tcW w:w="2245" w:type="dxa"/>
          </w:tcPr>
          <w:p w:rsidRPr="000654CB" w:rsidR="009F7E69" w:rsidP="00B51FFB" w:rsidRDefault="009F7E69" w14:paraId="262ED1BF" w14:textId="77777777">
            <w:pPr>
              <w:jc w:val="center"/>
              <w:rPr>
                <w:rFonts w:cs="Arial"/>
                <w:b/>
              </w:rPr>
            </w:pPr>
            <w:r w:rsidRPr="000654CB">
              <w:rPr>
                <w:rFonts w:cs="Arial"/>
                <w:b/>
              </w:rPr>
              <w:t>Kontaktni podatki</w:t>
            </w:r>
          </w:p>
        </w:tc>
      </w:tr>
      <w:tr w:rsidRPr="00E73635" w:rsidR="009F7E69" w:rsidTr="00B51FFB" w14:paraId="472C4F18" w14:textId="77777777">
        <w:tc>
          <w:tcPr>
            <w:tcW w:w="3983" w:type="dxa"/>
          </w:tcPr>
          <w:p w:rsidRPr="00E73635" w:rsidR="009F7E69" w:rsidP="00B51FFB" w:rsidRDefault="009F7E69" w14:paraId="1B1D3164" w14:textId="77777777">
            <w:pPr>
              <w:rPr>
                <w:rFonts w:cs="Arial"/>
              </w:rPr>
            </w:pPr>
            <w:r w:rsidRPr="00E73635">
              <w:rPr>
                <w:rFonts w:cs="Arial"/>
              </w:rPr>
              <w:t>Skrbnik pogodbe:</w:t>
            </w:r>
          </w:p>
        </w:tc>
        <w:tc>
          <w:tcPr>
            <w:tcW w:w="2794" w:type="dxa"/>
          </w:tcPr>
          <w:p w:rsidRPr="00E73635" w:rsidR="009F7E69" w:rsidP="00B51FFB" w:rsidRDefault="009F7E69" w14:paraId="49FC9109" w14:textId="77777777">
            <w:pPr>
              <w:rPr>
                <w:rFonts w:cs="Arial"/>
              </w:rPr>
            </w:pPr>
          </w:p>
        </w:tc>
        <w:tc>
          <w:tcPr>
            <w:tcW w:w="2245" w:type="dxa"/>
          </w:tcPr>
          <w:p w:rsidRPr="00E73635" w:rsidR="009F7E69" w:rsidP="00B51FFB" w:rsidRDefault="009F7E69" w14:paraId="7954D996" w14:textId="77777777">
            <w:pPr>
              <w:rPr>
                <w:rFonts w:cs="Arial"/>
              </w:rPr>
            </w:pPr>
          </w:p>
        </w:tc>
      </w:tr>
      <w:tr w:rsidRPr="00422B1E" w:rsidR="009F7E69" w:rsidTr="00B51FFB" w14:paraId="5D179258" w14:textId="77777777">
        <w:tc>
          <w:tcPr>
            <w:tcW w:w="3983" w:type="dxa"/>
          </w:tcPr>
          <w:p w:rsidRPr="00422B1E" w:rsidR="009F7E69" w:rsidP="00B51FFB" w:rsidRDefault="009F7E69" w14:paraId="09E33273" w14:textId="77777777">
            <w:pPr>
              <w:rPr>
                <w:rFonts w:cs="Arial"/>
                <w:color w:val="A6A6A6" w:themeColor="background1" w:themeShade="A6"/>
              </w:rPr>
            </w:pPr>
            <w:r w:rsidRPr="00422B1E">
              <w:rPr>
                <w:rFonts w:cs="Arial"/>
                <w:color w:val="A6A6A6" w:themeColor="background1" w:themeShade="A6"/>
              </w:rPr>
              <w:t>Namestnik skrbnika pogodbe:</w:t>
            </w:r>
          </w:p>
        </w:tc>
        <w:tc>
          <w:tcPr>
            <w:tcW w:w="2794" w:type="dxa"/>
          </w:tcPr>
          <w:p w:rsidRPr="00422B1E" w:rsidR="009F7E69" w:rsidP="00B51FFB" w:rsidRDefault="009F7E69" w14:paraId="6C131A60" w14:textId="77777777">
            <w:pPr>
              <w:rPr>
                <w:rFonts w:cs="Arial"/>
                <w:color w:val="A6A6A6" w:themeColor="background1" w:themeShade="A6"/>
              </w:rPr>
            </w:pPr>
          </w:p>
        </w:tc>
        <w:tc>
          <w:tcPr>
            <w:tcW w:w="2245" w:type="dxa"/>
          </w:tcPr>
          <w:p w:rsidRPr="00422B1E" w:rsidR="009F7E69" w:rsidP="00B51FFB" w:rsidRDefault="009F7E69" w14:paraId="33E7C259" w14:textId="77777777">
            <w:pPr>
              <w:rPr>
                <w:rFonts w:cs="Arial"/>
                <w:color w:val="A6A6A6" w:themeColor="background1" w:themeShade="A6"/>
              </w:rPr>
            </w:pPr>
          </w:p>
        </w:tc>
      </w:tr>
    </w:tbl>
    <w:p w:rsidRPr="004A7DB8" w:rsidR="009F7E69" w:rsidP="009F7E69" w:rsidRDefault="009F7E69" w14:paraId="6C5614C8" w14:textId="77777777">
      <w:pPr>
        <w:rPr>
          <w:rFonts w:cs="Arial"/>
        </w:rPr>
      </w:pPr>
    </w:p>
    <w:p w:rsidRPr="004A7DB8" w:rsidR="009F7E69" w:rsidP="009F7E69" w:rsidRDefault="009F7E69" w14:paraId="3D681C31" w14:textId="77777777">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Pr="000654CB" w:rsidR="009F7E69" w:rsidTr="00B51FFB" w14:paraId="15C805A1" w14:textId="77777777">
        <w:tc>
          <w:tcPr>
            <w:tcW w:w="3982" w:type="dxa"/>
          </w:tcPr>
          <w:p w:rsidRPr="000654CB" w:rsidR="009F7E69" w:rsidP="00B51FFB" w:rsidRDefault="009F7E69" w14:paraId="5E0E4E0E" w14:textId="77777777">
            <w:pPr>
              <w:jc w:val="center"/>
              <w:rPr>
                <w:rFonts w:cs="Arial"/>
                <w:b/>
              </w:rPr>
            </w:pPr>
            <w:r w:rsidRPr="000654CB">
              <w:rPr>
                <w:rFonts w:cs="Arial"/>
                <w:b/>
              </w:rPr>
              <w:t>Imenovanje</w:t>
            </w:r>
          </w:p>
        </w:tc>
        <w:tc>
          <w:tcPr>
            <w:tcW w:w="2795" w:type="dxa"/>
          </w:tcPr>
          <w:p w:rsidRPr="000654CB" w:rsidR="009F7E69" w:rsidP="00B51FFB" w:rsidRDefault="009F7E69" w14:paraId="65D54926" w14:textId="77777777">
            <w:pPr>
              <w:jc w:val="center"/>
              <w:rPr>
                <w:rFonts w:cs="Arial"/>
                <w:b/>
              </w:rPr>
            </w:pPr>
            <w:r w:rsidRPr="000654CB">
              <w:rPr>
                <w:rFonts w:cs="Arial"/>
                <w:b/>
              </w:rPr>
              <w:t>Ime in priimek</w:t>
            </w:r>
          </w:p>
        </w:tc>
        <w:tc>
          <w:tcPr>
            <w:tcW w:w="2245" w:type="dxa"/>
          </w:tcPr>
          <w:p w:rsidRPr="000654CB" w:rsidR="009F7E69" w:rsidP="00B51FFB" w:rsidRDefault="009F7E69" w14:paraId="42641D62" w14:textId="77777777">
            <w:pPr>
              <w:jc w:val="center"/>
              <w:rPr>
                <w:rFonts w:cs="Arial"/>
                <w:b/>
              </w:rPr>
            </w:pPr>
            <w:r w:rsidRPr="000654CB">
              <w:rPr>
                <w:rFonts w:cs="Arial"/>
                <w:b/>
              </w:rPr>
              <w:t>Kontaktni podatki</w:t>
            </w:r>
          </w:p>
        </w:tc>
      </w:tr>
      <w:tr w:rsidRPr="008E036E" w:rsidR="009F7E69" w:rsidTr="00B51FFB" w14:paraId="1946F7EE" w14:textId="77777777">
        <w:tc>
          <w:tcPr>
            <w:tcW w:w="3982" w:type="dxa"/>
          </w:tcPr>
          <w:p w:rsidRPr="008E036E" w:rsidR="009F7E69" w:rsidP="00B51FFB" w:rsidRDefault="009F7E69" w14:paraId="358CC0D7" w14:textId="77777777">
            <w:pPr>
              <w:rPr>
                <w:rFonts w:cs="Arial"/>
              </w:rPr>
            </w:pPr>
            <w:r w:rsidRPr="008E036E">
              <w:rPr>
                <w:rFonts w:cs="Arial"/>
              </w:rPr>
              <w:t>Skrbnik pogodbe:</w:t>
            </w:r>
          </w:p>
        </w:tc>
        <w:tc>
          <w:tcPr>
            <w:tcW w:w="2795" w:type="dxa"/>
          </w:tcPr>
          <w:p w:rsidRPr="008E036E" w:rsidR="009F7E69" w:rsidP="00B51FFB" w:rsidRDefault="009F7E69" w14:paraId="73CEB94A" w14:textId="77777777">
            <w:pPr>
              <w:rPr>
                <w:rFonts w:cs="Arial"/>
              </w:rPr>
            </w:pPr>
          </w:p>
        </w:tc>
        <w:tc>
          <w:tcPr>
            <w:tcW w:w="2245" w:type="dxa"/>
          </w:tcPr>
          <w:p w:rsidRPr="008E036E" w:rsidR="009F7E69" w:rsidP="00B51FFB" w:rsidRDefault="009F7E69" w14:paraId="5CA74D22" w14:textId="77777777">
            <w:pPr>
              <w:rPr>
                <w:rFonts w:cs="Arial"/>
              </w:rPr>
            </w:pPr>
          </w:p>
        </w:tc>
      </w:tr>
      <w:tr w:rsidRPr="00422B1E" w:rsidR="009F7E69" w:rsidTr="00B51FFB" w14:paraId="494A0D6E" w14:textId="77777777">
        <w:tc>
          <w:tcPr>
            <w:tcW w:w="3983" w:type="dxa"/>
          </w:tcPr>
          <w:p w:rsidRPr="00422B1E" w:rsidR="009F7E69" w:rsidP="00B51FFB" w:rsidRDefault="009F7E69" w14:paraId="52A2327D" w14:textId="77777777">
            <w:pPr>
              <w:rPr>
                <w:rFonts w:cs="Arial"/>
                <w:color w:val="A6A6A6" w:themeColor="background1" w:themeShade="A6"/>
              </w:rPr>
            </w:pPr>
            <w:r w:rsidRPr="00422B1E">
              <w:rPr>
                <w:rFonts w:cs="Arial"/>
                <w:color w:val="A6A6A6" w:themeColor="background1" w:themeShade="A6"/>
              </w:rPr>
              <w:t>Namestnik skrbnika pogodbe:</w:t>
            </w:r>
          </w:p>
        </w:tc>
        <w:tc>
          <w:tcPr>
            <w:tcW w:w="2794" w:type="dxa"/>
          </w:tcPr>
          <w:p w:rsidRPr="00422B1E" w:rsidR="009F7E69" w:rsidP="00B51FFB" w:rsidRDefault="009F7E69" w14:paraId="3377B4C3" w14:textId="77777777">
            <w:pPr>
              <w:rPr>
                <w:rFonts w:cs="Arial"/>
                <w:color w:val="A6A6A6" w:themeColor="background1" w:themeShade="A6"/>
              </w:rPr>
            </w:pPr>
          </w:p>
        </w:tc>
        <w:tc>
          <w:tcPr>
            <w:tcW w:w="2245" w:type="dxa"/>
          </w:tcPr>
          <w:p w:rsidRPr="00422B1E" w:rsidR="009F7E69" w:rsidP="00B51FFB" w:rsidRDefault="009F7E69" w14:paraId="125E5E08" w14:textId="77777777">
            <w:pPr>
              <w:rPr>
                <w:rFonts w:cs="Arial"/>
                <w:color w:val="A6A6A6" w:themeColor="background1" w:themeShade="A6"/>
              </w:rPr>
            </w:pPr>
          </w:p>
        </w:tc>
      </w:tr>
    </w:tbl>
    <w:p w:rsidR="005F4570" w:rsidP="009F7E69" w:rsidRDefault="005F4570" w14:paraId="5F1BBA67" w14:textId="77777777"/>
    <w:p w:rsidRPr="00422B1E" w:rsidR="009F7E69" w:rsidP="009F7E69" w:rsidRDefault="009F7E69" w14:paraId="38F21B77" w14:textId="7BD2BFF9">
      <w:r>
        <w:t xml:space="preserve">V primeru spremembe skrbnikov iz tega člena, pogodbenima strankama ni potrebno skleniti aneksa k pogodbi. O spremembi se stranki pisno obvestita. </w:t>
      </w:r>
    </w:p>
    <w:p w:rsidR="00F1689B" w:rsidP="00F1689B" w:rsidRDefault="00BB4D6B" w14:paraId="4F79EE27" w14:textId="2A09D083">
      <w:pPr>
        <w:pStyle w:val="Naslov1"/>
      </w:pPr>
      <w:bookmarkStart w:name="_Toc154133902" w:id="57"/>
      <w:r>
        <w:t xml:space="preserve">VARSTVO OSEBNIH PODATKOV </w:t>
      </w:r>
      <w:r w:rsidRPr="00D20698" w:rsidR="00F1689B">
        <w:t>POSLOVNA SKRIVNOST</w:t>
      </w:r>
      <w:bookmarkEnd w:id="55"/>
      <w:bookmarkEnd w:id="56"/>
      <w:bookmarkEnd w:id="57"/>
    </w:p>
    <w:p w:rsidR="00BB4D6B" w:rsidP="00BB4D6B" w:rsidRDefault="00BB4D6B" w14:paraId="5590FC11" w14:textId="36230725"/>
    <w:p w:rsidRPr="000654CB" w:rsidR="00BD24EC" w:rsidP="00BD24EC" w:rsidRDefault="00BD24EC" w14:paraId="293F288E" w14:textId="77777777">
      <w:pPr>
        <w:pStyle w:val="Odstavekseznama"/>
        <w:numPr>
          <w:ilvl w:val="0"/>
          <w:numId w:val="1"/>
        </w:numPr>
        <w:jc w:val="center"/>
        <w:rPr>
          <w:rFonts w:asciiTheme="minorHAnsi" w:hAnsiTheme="minorHAnsi" w:cstheme="minorBidi"/>
          <w:b/>
          <w:bCs/>
        </w:rPr>
      </w:pPr>
      <w:bookmarkStart w:name="_Hlk155946024" w:id="58"/>
      <w:r w:rsidRPr="18E4C6F2">
        <w:rPr>
          <w:rFonts w:asciiTheme="minorHAnsi" w:hAnsiTheme="minorHAnsi" w:cstheme="minorBidi"/>
          <w:b/>
          <w:bCs/>
        </w:rPr>
        <w:t>člen</w:t>
      </w:r>
    </w:p>
    <w:bookmarkEnd w:id="58"/>
    <w:p w:rsidR="00BD24EC" w:rsidP="00BD24EC" w:rsidRDefault="00BD24EC" w14:paraId="3E3973CD" w14:textId="7944480F">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rsidR="00EC4A59" w:rsidP="00BD24EC" w:rsidRDefault="00EC4A59" w14:paraId="4B8D6CF9" w14:textId="388C561A">
      <w:pPr>
        <w:rPr>
          <w:rFonts w:cs="Arial"/>
          <w:lang w:eastAsia="en-US"/>
        </w:rPr>
      </w:pPr>
    </w:p>
    <w:p w:rsidR="00EC4A59" w:rsidP="00BD24EC" w:rsidRDefault="00EC4A59" w14:paraId="7AD000A7" w14:textId="5D46CF01">
      <w:pPr>
        <w:rPr>
          <w:rFonts w:cs="Arial"/>
          <w:lang w:eastAsia="en-US"/>
        </w:rPr>
      </w:pPr>
    </w:p>
    <w:p w:rsidRPr="000654CB" w:rsidR="00BE1D36" w:rsidP="00BE1D36" w:rsidRDefault="00BE1D36" w14:paraId="7B5B802F"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C31E33" w:rsidR="00BE1D36" w:rsidP="00BD24EC" w:rsidRDefault="00BE1D36" w14:paraId="1E239F95" w14:textId="77777777">
      <w:pPr>
        <w:rPr>
          <w:rFonts w:cs="Arial"/>
          <w:lang w:eastAsia="en-US"/>
        </w:rPr>
      </w:pPr>
      <w:r w:rsidRPr="00C31E33">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rsidRPr="00C31E33" w:rsidR="00BE1D36" w:rsidP="00BD24EC" w:rsidRDefault="00BE1D36" w14:paraId="76F952DD" w14:textId="77777777">
      <w:pPr>
        <w:rPr>
          <w:rFonts w:cs="Arial"/>
          <w:lang w:eastAsia="en-US"/>
        </w:rPr>
      </w:pPr>
    </w:p>
    <w:p w:rsidRPr="00C31E33" w:rsidR="00DF31E8" w:rsidP="00DF31E8" w:rsidRDefault="004F56FD" w14:paraId="0B62ECCB" w14:textId="043920A5">
      <w:pPr>
        <w:rPr>
          <w:rFonts w:cs="Arial"/>
          <w:lang w:eastAsia="en-US"/>
        </w:rPr>
      </w:pPr>
      <w:r w:rsidRPr="00C31E33">
        <w:rPr>
          <w:rFonts w:cs="Arial"/>
          <w:lang w:eastAsia="en-US"/>
        </w:rPr>
        <w:t>N</w:t>
      </w:r>
      <w:r w:rsidRPr="00C31E33" w:rsidR="00E35B5C">
        <w:rPr>
          <w:rFonts w:cs="Arial"/>
          <w:lang w:eastAsia="en-US"/>
        </w:rPr>
        <w:t>a</w:t>
      </w:r>
      <w:r w:rsidRPr="00C31E33">
        <w:rPr>
          <w:rFonts w:cs="Arial"/>
          <w:lang w:eastAsia="en-US"/>
        </w:rPr>
        <w:t xml:space="preserve">ročnik </w:t>
      </w:r>
      <w:r w:rsidRPr="00C31E33" w:rsidR="00BE1D36">
        <w:rPr>
          <w:rFonts w:cs="Arial"/>
          <w:lang w:eastAsia="en-US"/>
        </w:rPr>
        <w:t xml:space="preserve"> </w:t>
      </w:r>
      <w:r w:rsidRPr="00C31E33" w:rsidR="00E35B5C">
        <w:rPr>
          <w:rFonts w:cs="Arial"/>
          <w:lang w:eastAsia="en-US"/>
        </w:rPr>
        <w:t xml:space="preserve">bo </w:t>
      </w:r>
      <w:r w:rsidRPr="00C31E33" w:rsidR="00BE1D36">
        <w:rPr>
          <w:rFonts w:cs="Arial"/>
          <w:lang w:eastAsia="en-US"/>
        </w:rPr>
        <w:t>podatk</w:t>
      </w:r>
      <w:r w:rsidRPr="00C31E33" w:rsidR="00E35B5C">
        <w:rPr>
          <w:rFonts w:cs="Arial"/>
          <w:lang w:eastAsia="en-US"/>
        </w:rPr>
        <w:t>e</w:t>
      </w:r>
      <w:r w:rsidRPr="00C31E33" w:rsidR="00BE1D36">
        <w:rPr>
          <w:rFonts w:cs="Arial"/>
          <w:lang w:eastAsia="en-US"/>
        </w:rPr>
        <w:t xml:space="preserve"> o </w:t>
      </w:r>
      <w:r w:rsidRPr="00C31E33" w:rsidR="00E35B5C">
        <w:rPr>
          <w:rFonts w:cs="Arial"/>
          <w:lang w:eastAsia="en-US"/>
        </w:rPr>
        <w:t>izvajalčevih</w:t>
      </w:r>
      <w:r w:rsidRPr="00C31E33" w:rsidR="00BE1D36">
        <w:rPr>
          <w:rFonts w:cs="Arial"/>
          <w:lang w:eastAsia="en-US"/>
        </w:rPr>
        <w:t xml:space="preserve"> dejanskih lastnikih</w:t>
      </w:r>
      <w:r w:rsidRPr="00C31E33" w:rsidR="00E35B5C">
        <w:rPr>
          <w:rFonts w:cs="Arial"/>
          <w:lang w:eastAsia="en-US"/>
        </w:rPr>
        <w:t xml:space="preserve"> obdeloval na podlagi Zakona o integriteti in preprečevanju korupcije (Uradni list RS, št. 69/11 – uradno prečiščeno besedilo, 158/20, 3/22 – </w:t>
      </w:r>
      <w:proofErr w:type="spellStart"/>
      <w:r w:rsidRPr="00C31E33" w:rsidR="00E35B5C">
        <w:rPr>
          <w:rFonts w:cs="Arial"/>
          <w:lang w:eastAsia="en-US"/>
        </w:rPr>
        <w:t>ZDeb</w:t>
      </w:r>
      <w:proofErr w:type="spellEnd"/>
      <w:r w:rsidRPr="00C31E33" w:rsidR="00E35B5C">
        <w:rPr>
          <w:rFonts w:cs="Arial"/>
          <w:lang w:eastAsia="en-US"/>
        </w:rPr>
        <w:t xml:space="preserve"> in 16/23 – </w:t>
      </w:r>
      <w:proofErr w:type="spellStart"/>
      <w:r w:rsidRPr="00C31E33" w:rsidR="00E35B5C">
        <w:rPr>
          <w:rFonts w:cs="Arial"/>
          <w:lang w:eastAsia="en-US"/>
        </w:rPr>
        <w:t>ZZPri</w:t>
      </w:r>
      <w:proofErr w:type="spellEnd"/>
      <w:r w:rsidRPr="00C31E33" w:rsidR="00E35B5C">
        <w:rPr>
          <w:rFonts w:cs="Arial"/>
          <w:lang w:eastAsia="en-US"/>
        </w:rPr>
        <w:t>)</w:t>
      </w:r>
      <w:r w:rsidRPr="00C31E33" w:rsidR="00DF31E8">
        <w:rPr>
          <w:rFonts w:cs="Arial"/>
          <w:lang w:eastAsia="en-US"/>
        </w:rPr>
        <w:t xml:space="preserve"> in v obsegu potrebnem za uresničitev določb navedenega zakona</w:t>
      </w:r>
      <w:r w:rsidRPr="00C31E33" w:rsidR="00E35B5C">
        <w:rPr>
          <w:rFonts w:cs="Arial"/>
          <w:lang w:eastAsia="en-US"/>
        </w:rPr>
        <w:t>.</w:t>
      </w:r>
      <w:r w:rsidRPr="00C31E33" w:rsidR="00DF31E8">
        <w:rPr>
          <w:rFonts w:cs="Arial"/>
          <w:lang w:eastAsia="en-US"/>
        </w:rPr>
        <w:t xml:space="preserve"> </w:t>
      </w:r>
      <w:bookmarkStart w:name="_Hlk155947772" w:id="59"/>
      <w:r w:rsidRPr="00C31E33" w:rsidR="00DF31E8">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59"/>
    </w:p>
    <w:p w:rsidRPr="00C31E33" w:rsidR="00E35B5C" w:rsidP="00BD24EC" w:rsidRDefault="00E35B5C" w14:paraId="0618FF79" w14:textId="77777777">
      <w:pPr>
        <w:rPr>
          <w:rFonts w:cs="Arial"/>
          <w:lang w:eastAsia="en-US"/>
        </w:rPr>
      </w:pPr>
    </w:p>
    <w:p w:rsidRPr="00C31E33" w:rsidR="00EC4A59" w:rsidP="00BD24EC" w:rsidRDefault="00E35B5C" w14:paraId="008046C3" w14:textId="4AAE97A6">
      <w:pPr>
        <w:rPr>
          <w:rFonts w:cs="Arial"/>
          <w:lang w:eastAsia="en-US"/>
        </w:rPr>
      </w:pPr>
      <w:r w:rsidRPr="00C31E33">
        <w:rPr>
          <w:rFonts w:cs="Arial"/>
          <w:lang w:eastAsia="en-US"/>
        </w:rPr>
        <w:t>Osebne podatke fizičnih oseb</w:t>
      </w:r>
      <w:r w:rsidRPr="00C31E33" w:rsidR="00DF31E8">
        <w:rPr>
          <w:rFonts w:cs="Arial"/>
          <w:lang w:eastAsia="en-US"/>
        </w:rPr>
        <w:t xml:space="preserve"> (zaposleni pri izvajalcu)</w:t>
      </w:r>
      <w:r w:rsidRPr="00C31E33" w:rsidR="00BE1D36">
        <w:rPr>
          <w:rFonts w:cs="Arial"/>
          <w:lang w:eastAsia="en-US"/>
        </w:rPr>
        <w:t xml:space="preserve">, ki bodo sodelovale pri izvajanju </w:t>
      </w:r>
      <w:r w:rsidRPr="00C31E33">
        <w:rPr>
          <w:rFonts w:cs="Arial"/>
          <w:lang w:eastAsia="en-US"/>
        </w:rPr>
        <w:t>predmeta te pogodbe</w:t>
      </w:r>
      <w:r w:rsidRPr="00C31E33" w:rsidR="00BE1D36">
        <w:rPr>
          <w:rFonts w:cs="Arial"/>
          <w:lang w:eastAsia="en-US"/>
        </w:rPr>
        <w:t xml:space="preserve"> in katerih osebni podatki se bodo obdelovali</w:t>
      </w:r>
      <w:r w:rsidRPr="00C31E33">
        <w:rPr>
          <w:rFonts w:cs="Arial"/>
          <w:lang w:eastAsia="en-US"/>
        </w:rPr>
        <w:t xml:space="preserve"> pa bo naročnik obdeloval na podlagi te pogodbe v obsegu potrebnem za izvrševanje te pogodbe</w:t>
      </w:r>
      <w:r w:rsidRPr="00C31E33" w:rsidR="00BE1D36">
        <w:rPr>
          <w:rFonts w:cs="Arial"/>
          <w:lang w:eastAsia="en-US"/>
        </w:rPr>
        <w:t>.</w:t>
      </w:r>
      <w:r w:rsidRPr="00C31E33" w:rsidR="00DF31E8">
        <w:rPr>
          <w:rFonts w:cs="Arial"/>
          <w:lang w:eastAsia="en-US"/>
        </w:rPr>
        <w:t xml:space="preserve"> Izvajalec bo fizične osebe v skladu z Uredbo (EU) 2016/679 o varstvu posameznikov pri obdelavi osebnih podatkov in o prostem pretoku takih podatkov ter o razveljavitvi Direktive 95/46/ES obvestil o obdelavi njihovih osebnih podatkov.</w:t>
      </w:r>
    </w:p>
    <w:p w:rsidRPr="00BD24EC" w:rsidR="00BD24EC" w:rsidP="00BD24EC" w:rsidRDefault="00BD24EC" w14:paraId="3D1C6620" w14:textId="77777777">
      <w:pPr>
        <w:rPr>
          <w:rFonts w:cs="Arial"/>
          <w:sz w:val="18"/>
          <w:szCs w:val="18"/>
          <w:lang w:eastAsia="en-US"/>
        </w:rPr>
      </w:pPr>
    </w:p>
    <w:p w:rsidRPr="000654CB" w:rsidR="00F1689B" w:rsidP="00F1689B" w:rsidRDefault="00F1689B" w14:paraId="34178D83" w14:textId="77777777">
      <w:pPr>
        <w:pStyle w:val="Odstavekseznama"/>
        <w:numPr>
          <w:ilvl w:val="0"/>
          <w:numId w:val="1"/>
        </w:numPr>
        <w:jc w:val="center"/>
        <w:rPr>
          <w:rFonts w:asciiTheme="minorHAnsi" w:hAnsiTheme="minorHAnsi" w:cstheme="minorBidi"/>
          <w:b/>
          <w:bCs/>
        </w:rPr>
      </w:pPr>
      <w:bookmarkStart w:name="_Hlk155714944" w:id="60"/>
      <w:r w:rsidRPr="18E4C6F2">
        <w:rPr>
          <w:rFonts w:asciiTheme="minorHAnsi" w:hAnsiTheme="minorHAnsi" w:cstheme="minorBidi"/>
          <w:b/>
          <w:bCs/>
        </w:rPr>
        <w:t>člen</w:t>
      </w:r>
    </w:p>
    <w:p w:rsidR="009F7E69" w:rsidP="009F7E69" w:rsidRDefault="009F7E69" w14:paraId="76DF9045" w14:textId="77777777">
      <w:pPr>
        <w:overflowPunct w:val="0"/>
        <w:autoSpaceDE w:val="0"/>
        <w:autoSpaceDN w:val="0"/>
        <w:adjustRightInd w:val="0"/>
        <w:ind w:right="-2"/>
        <w:textAlignment w:val="baseline"/>
        <w:rPr>
          <w:rFonts w:cs="Arial"/>
        </w:rPr>
      </w:pPr>
      <w:bookmarkStart w:name="_Toc144301503" w:id="61"/>
      <w:bookmarkStart w:name="_Toc144474651" w:id="62"/>
      <w:bookmarkEnd w:id="60"/>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rsidR="009F7E69" w:rsidP="009F7E69" w:rsidRDefault="009F7E69" w14:paraId="79AE93A2" w14:textId="77777777">
      <w:pPr>
        <w:overflowPunct w:val="0"/>
        <w:autoSpaceDE w:val="0"/>
        <w:autoSpaceDN w:val="0"/>
        <w:adjustRightInd w:val="0"/>
        <w:ind w:right="-2"/>
        <w:textAlignment w:val="baseline"/>
        <w:rPr>
          <w:rFonts w:cs="Arial"/>
        </w:rPr>
      </w:pPr>
    </w:p>
    <w:p w:rsidR="009F7E69" w:rsidP="009F7E69" w:rsidRDefault="009F7E69" w14:paraId="3962B5B3" w14:textId="77777777">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rsidR="009F7E69" w:rsidP="009F7E69" w:rsidRDefault="009F7E69" w14:paraId="1AE153A5" w14:textId="77777777">
      <w:pPr>
        <w:overflowPunct w:val="0"/>
        <w:autoSpaceDE w:val="0"/>
        <w:autoSpaceDN w:val="0"/>
        <w:adjustRightInd w:val="0"/>
        <w:ind w:right="-2"/>
        <w:textAlignment w:val="baseline"/>
        <w:rPr>
          <w:rFonts w:cs="Arial"/>
        </w:rPr>
      </w:pPr>
    </w:p>
    <w:p w:rsidR="009F7E69" w:rsidP="009F7E69" w:rsidRDefault="009F7E69" w14:paraId="51529C95" w14:textId="77777777">
      <w:pPr>
        <w:overflowPunct w:val="0"/>
        <w:autoSpaceDE w:val="0"/>
        <w:autoSpaceDN w:val="0"/>
        <w:adjustRightInd w:val="0"/>
        <w:ind w:right="-2"/>
        <w:textAlignment w:val="baseline"/>
        <w:rPr>
          <w:rFonts w:cs="Arial"/>
        </w:rPr>
      </w:pPr>
      <w:r>
        <w:rPr>
          <w:rFonts w:cs="Arial"/>
        </w:rPr>
        <w:t>Izvajalec se zavezuje, da bo:</w:t>
      </w:r>
    </w:p>
    <w:p w:rsidRPr="008F75CB" w:rsidR="009F7E69" w:rsidP="009F7E69" w:rsidRDefault="009F7E69" w14:paraId="694DF072" w14:textId="77777777">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rsidRPr="008F75CB" w:rsidR="009F7E69" w:rsidP="009F7E69" w:rsidRDefault="009F7E69" w14:paraId="6E0E29F7" w14:textId="77777777">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rsidRPr="00422B1E" w:rsidR="009F7E69" w:rsidP="009F7E69" w:rsidRDefault="009F7E69" w14:paraId="306CDFCB" w14:textId="77777777">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rsidRPr="004B4730" w:rsidR="00F1689B" w:rsidP="00F1689B" w:rsidRDefault="00F1689B" w14:paraId="4FD77A52" w14:textId="77777777">
      <w:pPr>
        <w:pStyle w:val="Naslov1"/>
      </w:pPr>
      <w:bookmarkStart w:name="_Toc154133903" w:id="63"/>
      <w:r w:rsidRPr="00F2321D">
        <w:t>ODSTOP OD POGODBE</w:t>
      </w:r>
      <w:bookmarkEnd w:id="61"/>
      <w:bookmarkEnd w:id="62"/>
      <w:bookmarkEnd w:id="63"/>
    </w:p>
    <w:p w:rsidRPr="004B4730" w:rsidR="00F1689B" w:rsidP="00F1689B" w:rsidRDefault="00F1689B" w14:paraId="187C6931" w14:textId="77777777">
      <w:pPr>
        <w:rPr>
          <w:rFonts w:asciiTheme="minorHAnsi" w:hAnsiTheme="minorHAnsi" w:cstheme="minorHAnsi"/>
        </w:rPr>
      </w:pPr>
    </w:p>
    <w:p w:rsidRPr="004B4730" w:rsidR="00F1689B" w:rsidP="00F1689B" w:rsidRDefault="00F1689B" w14:paraId="77DC48A0"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Pr="004B4730" w:rsidR="009F7E69" w:rsidP="009F7E69" w:rsidRDefault="009F7E69" w14:paraId="09541030" w14:textId="77777777">
      <w:pPr>
        <w:pStyle w:val="Telobesedila2"/>
        <w:spacing w:after="0" w:line="240" w:lineRule="auto"/>
        <w:rPr>
          <w:rFonts w:asciiTheme="minorHAnsi" w:hAnsiTheme="minorHAnsi" w:cstheme="minorHAnsi"/>
        </w:rPr>
      </w:pPr>
      <w:bookmarkStart w:name="_Toc144301504" w:id="64"/>
      <w:bookmarkStart w:name="_Toc144474652" w:id="65"/>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rsidR="009F7E69" w:rsidP="009F7E69" w:rsidRDefault="009F7E69" w14:paraId="78FDBD61" w14:textId="77777777">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rsidR="009F7E69" w:rsidP="009F7E69" w:rsidRDefault="009F7E69" w14:paraId="39571811" w14:textId="467F671C">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rsidR="009F7E69" w:rsidP="009F7E69" w:rsidRDefault="009F7E69" w14:paraId="5D431852" w14:textId="77777777">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rsidRPr="003B6531" w:rsidR="009F7E69" w:rsidP="009F7E69" w:rsidRDefault="009F7E69" w14:paraId="7208DAF3" w14:textId="77777777">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rsidRPr="004B4730" w:rsidR="009F7E69" w:rsidP="009F7E69" w:rsidRDefault="009F7E69" w14:paraId="58C4A253" w14:textId="2FD9D5DE">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rsidR="009F7E69" w:rsidP="009F7E69" w:rsidRDefault="009F7E69" w14:paraId="0A942259" w14:textId="77777777">
      <w:pPr>
        <w:numPr>
          <w:ilvl w:val="12"/>
          <w:numId w:val="0"/>
        </w:numPr>
        <w:rPr>
          <w:rFonts w:cs="Arial"/>
        </w:rPr>
      </w:pPr>
    </w:p>
    <w:p w:rsidRPr="004B4730" w:rsidR="009F7E69" w:rsidP="009F7E69" w:rsidRDefault="009F7E69" w14:paraId="6FF65BCA" w14:textId="77777777">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rsidR="009F7E69" w:rsidP="009F7E69" w:rsidRDefault="009F7E69" w14:paraId="592C3BB5" w14:textId="77777777">
      <w:pPr>
        <w:rPr>
          <w:rFonts w:asciiTheme="minorHAnsi" w:hAnsiTheme="minorHAnsi" w:cstheme="minorHAnsi"/>
        </w:rPr>
      </w:pPr>
    </w:p>
    <w:p w:rsidR="009F7E69" w:rsidP="009F7E69" w:rsidRDefault="009F7E69" w14:paraId="10FB7B2E" w14:textId="77777777">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rsidR="00F1689B" w:rsidP="00F1689B" w:rsidRDefault="00F1689B" w14:paraId="107FE7E4" w14:textId="77777777">
      <w:pPr>
        <w:pStyle w:val="Naslov1"/>
        <w:rPr>
          <w:szCs w:val="24"/>
        </w:rPr>
      </w:pPr>
      <w:bookmarkStart w:name="_Toc154133904" w:id="66"/>
      <w:r w:rsidRPr="000654CB">
        <w:rPr>
          <w:szCs w:val="24"/>
        </w:rPr>
        <w:t>PROTIKORUPCIJSKA KLAVZULA</w:t>
      </w:r>
      <w:bookmarkEnd w:id="64"/>
      <w:bookmarkEnd w:id="65"/>
      <w:bookmarkEnd w:id="66"/>
    </w:p>
    <w:p w:rsidRPr="00D20698" w:rsidR="00F1689B" w:rsidP="00F1689B" w:rsidRDefault="00F1689B" w14:paraId="15EFBCF2" w14:textId="77777777"/>
    <w:p w:rsidRPr="008E036E" w:rsidR="00F1689B" w:rsidP="00F1689B" w:rsidRDefault="00F1689B" w14:paraId="29303C59"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8E036E" w:rsidR="009F7E69" w:rsidP="009F7E69" w:rsidRDefault="009F7E69" w14:paraId="322DB665" w14:textId="77777777">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rsidRPr="00E87991" w:rsidR="009F7E69" w:rsidP="009F7E69" w:rsidRDefault="009F7E69" w14:paraId="1EBB1BCE" w14:textId="77777777">
      <w:pPr>
        <w:pStyle w:val="Odstavekseznama"/>
        <w:numPr>
          <w:ilvl w:val="0"/>
          <w:numId w:val="18"/>
        </w:numPr>
        <w:spacing w:line="240" w:lineRule="auto"/>
        <w:rPr>
          <w:rFonts w:ascii="Arial" w:hAnsi="Arial" w:cs="Arial"/>
        </w:rPr>
      </w:pPr>
      <w:r w:rsidRPr="00E87991">
        <w:rPr>
          <w:rFonts w:ascii="Arial" w:hAnsi="Arial" w:cs="Arial"/>
        </w:rPr>
        <w:t>pridobitev posla ali</w:t>
      </w:r>
    </w:p>
    <w:p w:rsidRPr="00E87991" w:rsidR="009F7E69" w:rsidP="009F7E69" w:rsidRDefault="009F7E69" w14:paraId="0B2682E2" w14:textId="77777777">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rsidRPr="00E87991" w:rsidR="009F7E69" w:rsidP="009F7E69" w:rsidRDefault="009F7E69" w14:paraId="5F77D1CB" w14:textId="77777777">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rsidR="009F7E69" w:rsidP="009F7E69" w:rsidRDefault="009F7E69" w14:paraId="12B853B5" w14:textId="77777777">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rsidRPr="004A7DB8" w:rsidR="00F1689B" w:rsidP="00F1689B" w:rsidRDefault="00F1689B" w14:paraId="69A04E7D" w14:textId="77777777">
      <w:pPr>
        <w:rPr>
          <w:rFonts w:cs="Arial"/>
        </w:rPr>
      </w:pPr>
    </w:p>
    <w:p w:rsidRPr="00CC5B39" w:rsidR="00F1689B" w:rsidP="00F1689B" w:rsidRDefault="00F1689B" w14:paraId="45F011D6" w14:textId="77777777">
      <w:pPr>
        <w:pStyle w:val="Naslov1"/>
      </w:pPr>
      <w:bookmarkStart w:name="_Toc144301505" w:id="67"/>
      <w:bookmarkStart w:name="_Toc144474653" w:id="68"/>
      <w:bookmarkStart w:name="_Toc154133905" w:id="69"/>
      <w:r w:rsidRPr="00CC5B39">
        <w:t>RAZVEZNI POGOJ</w:t>
      </w:r>
      <w:bookmarkEnd w:id="67"/>
      <w:bookmarkEnd w:id="68"/>
      <w:bookmarkEnd w:id="69"/>
    </w:p>
    <w:p w:rsidRPr="00FA42CD" w:rsidR="009F7E69" w:rsidP="009F7E69" w:rsidRDefault="009F7E69" w14:paraId="58633CCC"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16760E" w:rsidR="009F7E69" w:rsidP="009F7E69" w:rsidRDefault="009F7E69" w14:paraId="5B9319FB" w14:textId="77777777">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rsidR="009F7E69" w:rsidP="009F7E69" w:rsidRDefault="009F7E69" w14:paraId="35588954" w14:textId="77777777">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rsidR="009F7E69" w:rsidP="009F7E69" w:rsidRDefault="009F7E69" w14:paraId="20991882" w14:textId="77777777">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9F7E69" w:rsidP="009F7E69" w:rsidRDefault="009F7E69" w14:paraId="2C4E0786" w14:textId="77777777">
      <w:pPr>
        <w:rPr>
          <w:rFonts w:asciiTheme="majorHAnsi" w:hAnsiTheme="majorHAnsi" w:cstheme="majorHAnsi"/>
        </w:rPr>
      </w:pPr>
    </w:p>
    <w:p w:rsidR="009F7E69" w:rsidP="009F7E69" w:rsidRDefault="009F7E69" w14:paraId="4883606B" w14:textId="77777777">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rsidR="009F7E69" w:rsidP="009F7E69" w:rsidRDefault="009F7E69" w14:paraId="7316C04F" w14:textId="77777777">
      <w:pPr>
        <w:rPr>
          <w:rFonts w:asciiTheme="majorHAnsi" w:hAnsiTheme="majorHAnsi" w:cstheme="majorHAnsi"/>
        </w:rPr>
      </w:pPr>
    </w:p>
    <w:p w:rsidR="009F7E69" w:rsidP="009F7E69" w:rsidRDefault="009F7E69" w14:paraId="4ADC95ED" w14:textId="77777777">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rsidR="009F7E69" w:rsidP="009F7E69" w:rsidRDefault="009F7E69" w14:paraId="0B708F6D" w14:textId="77777777">
      <w:pPr>
        <w:rPr>
          <w:rFonts w:asciiTheme="majorHAnsi" w:hAnsiTheme="majorHAnsi" w:cstheme="majorHAnsi"/>
        </w:rPr>
      </w:pPr>
    </w:p>
    <w:p w:rsidR="009F7E69" w:rsidP="00561059" w:rsidRDefault="009F7E69" w14:paraId="08726743" w14:textId="01892EDE">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rsidR="00F1689B" w:rsidP="00F1689B" w:rsidRDefault="00F1689B" w14:paraId="575D4626" w14:textId="77777777">
      <w:pPr>
        <w:rPr>
          <w:rFonts w:asciiTheme="majorHAnsi" w:hAnsiTheme="majorHAnsi" w:cstheme="majorHAnsi"/>
        </w:rPr>
      </w:pPr>
    </w:p>
    <w:p w:rsidRPr="004B4730" w:rsidR="00F1689B" w:rsidP="00F1689B" w:rsidRDefault="00F1689B" w14:paraId="305907F5" w14:textId="77777777">
      <w:pPr>
        <w:pStyle w:val="Naslov1"/>
        <w:rPr>
          <w:rFonts w:asciiTheme="minorHAnsi" w:hAnsiTheme="minorHAnsi" w:cstheme="minorHAnsi"/>
          <w:szCs w:val="24"/>
        </w:rPr>
      </w:pPr>
      <w:bookmarkStart w:name="_Toc144301506" w:id="70"/>
      <w:bookmarkStart w:name="_Toc144474654" w:id="71"/>
      <w:bookmarkStart w:name="_Toc154133906" w:id="72"/>
      <w:r w:rsidRPr="004B4730">
        <w:rPr>
          <w:rFonts w:asciiTheme="minorHAnsi" w:hAnsiTheme="minorHAnsi" w:cstheme="minorHAnsi"/>
          <w:szCs w:val="24"/>
        </w:rPr>
        <w:t>PREHODNA IN KONČNA DOLOČILA</w:t>
      </w:r>
      <w:bookmarkEnd w:id="70"/>
      <w:bookmarkEnd w:id="71"/>
      <w:bookmarkEnd w:id="72"/>
    </w:p>
    <w:p w:rsidRPr="004B4730" w:rsidR="00F1689B" w:rsidP="00F1689B" w:rsidRDefault="00F1689B" w14:paraId="629307E9" w14:textId="77777777">
      <w:pPr>
        <w:rPr>
          <w:rFonts w:asciiTheme="minorHAnsi" w:hAnsiTheme="minorHAnsi" w:cstheme="minorHAnsi"/>
        </w:rPr>
      </w:pPr>
    </w:p>
    <w:p w:rsidRPr="004B4730" w:rsidR="009F7E69" w:rsidP="009F7E69" w:rsidRDefault="009F7E69" w14:paraId="4CBCCC6A"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9F7E69" w:rsidP="009F7E69" w:rsidRDefault="009F7E69" w14:paraId="01FACF23" w14:textId="77777777">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w:t>
      </w:r>
      <w:r w:rsidRPr="008E036E">
        <w:rPr>
          <w:rFonts w:ascii="Arial" w:hAnsi="Arial" w:cs="Arial"/>
          <w:b w:val="0"/>
          <w:color w:val="auto"/>
          <w:sz w:val="22"/>
          <w:szCs w:val="22"/>
        </w:rPr>
        <w:t>rezervah in drugih veljavnih predpisov.</w:t>
      </w:r>
    </w:p>
    <w:p w:rsidRPr="004B4730" w:rsidR="009F7E69" w:rsidP="009F7E69" w:rsidRDefault="009F7E69" w14:paraId="0DE90FEA" w14:textId="77777777">
      <w:pPr>
        <w:rPr>
          <w:rFonts w:asciiTheme="minorHAnsi" w:hAnsiTheme="minorHAnsi" w:cstheme="minorHAnsi"/>
        </w:rPr>
      </w:pPr>
    </w:p>
    <w:p w:rsidRPr="004B4730" w:rsidR="009F7E69" w:rsidP="009F7E69" w:rsidRDefault="009F7E69" w14:paraId="41143F34"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9F7E69" w:rsidP="009F7E69" w:rsidRDefault="009F7E69" w14:paraId="40C98B67" w14:textId="77777777">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rsidRPr="004B4730" w:rsidR="009F7E69" w:rsidP="009F7E69" w:rsidRDefault="009F7E69" w14:paraId="0EF5BC46" w14:textId="77777777">
      <w:pPr>
        <w:pStyle w:val="Telobesedila"/>
        <w:spacing w:after="0"/>
        <w:rPr>
          <w:rFonts w:asciiTheme="minorHAnsi" w:hAnsiTheme="minorHAnsi" w:cstheme="minorHAnsi"/>
        </w:rPr>
      </w:pPr>
    </w:p>
    <w:p w:rsidRPr="004B4730" w:rsidR="009F7E69" w:rsidP="009F7E69" w:rsidRDefault="009F7E69" w14:paraId="04447258"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Pr="005310B3" w:rsidR="009F7E69" w:rsidP="009F7E69" w:rsidRDefault="009F7E69" w14:paraId="50E35430" w14:textId="77777777">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rsidRPr="004B4730" w:rsidR="009F7E69" w:rsidP="009F7E69" w:rsidRDefault="009F7E69" w14:paraId="3C219472" w14:textId="77777777">
      <w:pPr>
        <w:jc w:val="center"/>
        <w:rPr>
          <w:rFonts w:asciiTheme="minorHAnsi" w:hAnsiTheme="minorHAnsi" w:cstheme="minorHAnsi"/>
          <w:b/>
          <w:bCs/>
        </w:rPr>
      </w:pPr>
    </w:p>
    <w:p w:rsidRPr="004B4730" w:rsidR="009F7E69" w:rsidP="009F7E69" w:rsidRDefault="009F7E69" w14:paraId="6F48BF8A"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rsidR="009F7E69" w:rsidP="009F7E69" w:rsidRDefault="009F7E69" w14:paraId="54E90113" w14:textId="06D7BE03">
      <w:pPr>
        <w:rPr>
          <w:rFonts w:cs="Arial"/>
        </w:rPr>
      </w:pPr>
      <w:r w:rsidRPr="005310B3">
        <w:rPr>
          <w:rFonts w:cs="Arial"/>
        </w:rPr>
        <w:t>Pogodba je sklenjena z dnem podpisa obeh pogodbenih strank</w:t>
      </w:r>
      <w:r w:rsidR="00BB4D6B">
        <w:rPr>
          <w:rFonts w:cs="Arial"/>
        </w:rPr>
        <w:t xml:space="preserve"> ter velja za obdobje dogovorjeno v tej pogodbi</w:t>
      </w:r>
      <w:r>
        <w:rPr>
          <w:rFonts w:cs="Arial"/>
        </w:rPr>
        <w:t xml:space="preserve">. </w:t>
      </w:r>
    </w:p>
    <w:p w:rsidR="00BB4D6B" w:rsidP="009F7E69" w:rsidRDefault="00BB4D6B" w14:paraId="22D7611C" w14:textId="3BB52B57">
      <w:pPr>
        <w:rPr>
          <w:rFonts w:cs="Arial"/>
        </w:rPr>
      </w:pPr>
    </w:p>
    <w:p w:rsidRPr="005310B3" w:rsidR="00BB4D6B" w:rsidP="009F7E69" w:rsidRDefault="00BB4D6B" w14:paraId="304C7CFA" w14:textId="59C691AA">
      <w:pPr>
        <w:rPr>
          <w:rFonts w:cs="Arial"/>
        </w:rPr>
      </w:pPr>
      <w:r>
        <w:rPr>
          <w:rFonts w:cs="Arial"/>
        </w:rPr>
        <w:t xml:space="preserve">Pogodba velja pod </w:t>
      </w:r>
      <w:proofErr w:type="spellStart"/>
      <w:r>
        <w:rPr>
          <w:rFonts w:cs="Arial"/>
        </w:rPr>
        <w:t>odložnim</w:t>
      </w:r>
      <w:proofErr w:type="spellEnd"/>
      <w:r>
        <w:rPr>
          <w:rFonts w:cs="Arial"/>
        </w:rPr>
        <w:t xml:space="preserve"> pogojem predložitve zahtevanega zavarovanja za dobro izvedbo pogodbenih obveznosti</w:t>
      </w:r>
    </w:p>
    <w:p w:rsidRPr="003229CD" w:rsidR="009F7E69" w:rsidP="009F7E69" w:rsidRDefault="009F7E69" w14:paraId="09DB1E22" w14:textId="77777777">
      <w:pPr>
        <w:rPr>
          <w:rFonts w:cs="Arial"/>
        </w:rPr>
      </w:pPr>
    </w:p>
    <w:p w:rsidRPr="004B4730" w:rsidR="00F1689B" w:rsidP="00F1689B" w:rsidRDefault="00F1689B" w14:paraId="553E79D8" w14:textId="77777777">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Pr="004B4730" w:rsidR="009F7E69" w:rsidTr="00B51FFB" w14:paraId="49F17D38" w14:textId="77777777">
        <w:trPr>
          <w:trHeight w:val="1076"/>
        </w:trPr>
        <w:tc>
          <w:tcPr>
            <w:tcW w:w="4428" w:type="dxa"/>
          </w:tcPr>
          <w:p w:rsidRPr="004B4730" w:rsidR="009F7E69" w:rsidP="00B51FFB" w:rsidRDefault="009F7E69" w14:paraId="17739389" w14:textId="77777777">
            <w:pPr>
              <w:jc w:val="center"/>
              <w:rPr>
                <w:rFonts w:asciiTheme="minorHAnsi" w:hAnsiTheme="minorHAnsi" w:cstheme="minorHAnsi"/>
              </w:rPr>
            </w:pPr>
            <w:r w:rsidRPr="004B4730">
              <w:rPr>
                <w:rFonts w:asciiTheme="minorHAnsi" w:hAnsiTheme="minorHAnsi" w:cstheme="minorHAnsi"/>
              </w:rPr>
              <w:t>IZVAJALEC</w:t>
            </w:r>
          </w:p>
          <w:p w:rsidRPr="004B4730" w:rsidR="009F7E69" w:rsidP="00B51FFB" w:rsidRDefault="009F7E69" w14:paraId="47EF9FD9" w14:textId="77777777">
            <w:pPr>
              <w:jc w:val="center"/>
              <w:rPr>
                <w:rFonts w:asciiTheme="minorHAnsi" w:hAnsiTheme="minorHAnsi" w:cstheme="minorHAnsi"/>
              </w:rPr>
            </w:pPr>
          </w:p>
          <w:p w:rsidRPr="004B4730" w:rsidR="009F7E69" w:rsidP="00B51FFB" w:rsidRDefault="009F7E69" w14:paraId="4ED420B2" w14:textId="77777777">
            <w:pPr>
              <w:jc w:val="center"/>
              <w:rPr>
                <w:rFonts w:asciiTheme="minorHAnsi" w:hAnsiTheme="minorHAnsi" w:cstheme="minorHAnsi"/>
              </w:rPr>
            </w:pPr>
            <w:r w:rsidRPr="004B4730">
              <w:rPr>
                <w:rFonts w:asciiTheme="minorHAnsi" w:hAnsiTheme="minorHAnsi" w:cstheme="minorHAnsi"/>
              </w:rPr>
              <w:t>…………………………..</w:t>
            </w:r>
          </w:p>
          <w:p w:rsidRPr="004B4730" w:rsidR="009F7E69" w:rsidP="00B51FFB" w:rsidRDefault="009F7E69" w14:paraId="3AF736D7" w14:textId="77777777">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rsidRPr="004B4730" w:rsidR="009F7E69" w:rsidP="00B51FFB" w:rsidRDefault="009F7E69" w14:paraId="38FF9858" w14:textId="77777777">
            <w:pPr>
              <w:jc w:val="center"/>
              <w:rPr>
                <w:rFonts w:asciiTheme="minorHAnsi" w:hAnsiTheme="minorHAnsi" w:cstheme="minorHAnsi"/>
              </w:rPr>
            </w:pPr>
            <w:r w:rsidRPr="004B4730">
              <w:rPr>
                <w:rFonts w:asciiTheme="minorHAnsi" w:hAnsiTheme="minorHAnsi" w:cstheme="minorHAnsi"/>
              </w:rPr>
              <w:t>NAROČNIK</w:t>
            </w:r>
          </w:p>
          <w:p w:rsidRPr="004B4730" w:rsidR="009F7E69" w:rsidP="00B51FFB" w:rsidRDefault="009F7E69" w14:paraId="40843153" w14:textId="77777777">
            <w:pPr>
              <w:jc w:val="center"/>
              <w:rPr>
                <w:rFonts w:asciiTheme="minorHAnsi" w:hAnsiTheme="minorHAnsi" w:cstheme="minorHAnsi"/>
              </w:rPr>
            </w:pPr>
          </w:p>
          <w:p w:rsidRPr="008E036E" w:rsidR="009F7E69" w:rsidP="00B51FFB" w:rsidRDefault="009F7E69" w14:paraId="2A651053" w14:textId="77777777">
            <w:pPr>
              <w:jc w:val="center"/>
              <w:rPr>
                <w:rFonts w:cs="Arial"/>
              </w:rPr>
            </w:pPr>
            <w:r w:rsidRPr="008E036E">
              <w:rPr>
                <w:rFonts w:cs="Arial"/>
              </w:rPr>
              <w:t>…………………………..</w:t>
            </w:r>
          </w:p>
          <w:p w:rsidRPr="00BD5217" w:rsidR="009F7E69" w:rsidP="00B51FFB" w:rsidRDefault="009F7E69" w14:paraId="02300B76" w14:textId="77777777">
            <w:pPr>
              <w:jc w:val="center"/>
              <w:rPr>
                <w:rFonts w:cs="Arial"/>
              </w:rPr>
            </w:pPr>
            <w:r w:rsidRPr="00931AAE">
              <w:rPr>
                <w:rFonts w:cs="Arial"/>
                <w:color w:val="A6A6A6" w:themeColor="background1" w:themeShade="A6"/>
              </w:rPr>
              <w:t xml:space="preserve">Direktor/-ica </w:t>
            </w:r>
          </w:p>
          <w:p w:rsidRPr="001139D7" w:rsidR="009F7E69" w:rsidP="00B51FFB" w:rsidRDefault="009F7E69" w14:paraId="0834500A" w14:textId="77777777">
            <w:pPr>
              <w:jc w:val="center"/>
              <w:rPr>
                <w:rFonts w:cs="Arial"/>
              </w:rPr>
            </w:pPr>
          </w:p>
          <w:p w:rsidRPr="004B4730" w:rsidR="009F7E69" w:rsidP="00B51FFB" w:rsidRDefault="009F7E69" w14:paraId="59EF3C84" w14:textId="77777777">
            <w:pPr>
              <w:jc w:val="center"/>
              <w:rPr>
                <w:rFonts w:asciiTheme="minorHAnsi" w:hAnsiTheme="minorHAnsi" w:cstheme="minorHAnsi"/>
              </w:rPr>
            </w:pPr>
          </w:p>
        </w:tc>
      </w:tr>
      <w:tr w:rsidRPr="004B4730" w:rsidR="009F7E69" w:rsidTr="00B51FFB" w14:paraId="4C19D91F" w14:textId="77777777">
        <w:tc>
          <w:tcPr>
            <w:tcW w:w="4428" w:type="dxa"/>
          </w:tcPr>
          <w:p w:rsidRPr="004B4730" w:rsidR="009F7E69" w:rsidP="00B51FFB" w:rsidRDefault="009F7E69" w14:paraId="505D9FC4" w14:textId="77777777">
            <w:pPr>
              <w:jc w:val="center"/>
              <w:rPr>
                <w:rFonts w:asciiTheme="minorHAnsi" w:hAnsiTheme="minorHAnsi" w:cstheme="minorHAnsi"/>
              </w:rPr>
            </w:pPr>
          </w:p>
          <w:p w:rsidRPr="004B4730" w:rsidR="009F7E69" w:rsidP="00B51FFB" w:rsidRDefault="009F7E69" w14:paraId="32C6F48D" w14:textId="77777777">
            <w:pPr>
              <w:jc w:val="center"/>
              <w:rPr>
                <w:rFonts w:asciiTheme="minorHAnsi" w:hAnsiTheme="minorHAnsi" w:cstheme="minorHAnsi"/>
              </w:rPr>
            </w:pPr>
          </w:p>
          <w:p w:rsidRPr="004B4730" w:rsidR="009F7E69" w:rsidP="00B51FFB" w:rsidRDefault="009F7E69" w14:paraId="15A0909A" w14:textId="77777777">
            <w:pPr>
              <w:jc w:val="center"/>
              <w:rPr>
                <w:rFonts w:asciiTheme="minorHAnsi" w:hAnsiTheme="minorHAnsi" w:cstheme="minorHAnsi"/>
              </w:rPr>
            </w:pPr>
          </w:p>
          <w:p w:rsidRPr="004B4730" w:rsidR="009F7E69" w:rsidP="00B51FFB" w:rsidRDefault="009F7E69" w14:paraId="4BD83372" w14:textId="77777777">
            <w:pPr>
              <w:jc w:val="center"/>
              <w:rPr>
                <w:rFonts w:asciiTheme="minorHAnsi" w:hAnsiTheme="minorHAnsi" w:cstheme="minorHAnsi"/>
              </w:rPr>
            </w:pPr>
            <w:r w:rsidRPr="004B4730">
              <w:rPr>
                <w:rFonts w:asciiTheme="minorHAnsi" w:hAnsiTheme="minorHAnsi" w:cstheme="minorHAnsi"/>
              </w:rPr>
              <w:t>………………………….</w:t>
            </w:r>
          </w:p>
          <w:p w:rsidRPr="004B4730" w:rsidR="009F7E69" w:rsidP="00B51FFB" w:rsidRDefault="009F7E69" w14:paraId="403A6B8A" w14:textId="77777777">
            <w:pPr>
              <w:jc w:val="left"/>
              <w:rPr>
                <w:rFonts w:asciiTheme="minorHAnsi" w:hAnsiTheme="minorHAnsi" w:cstheme="minorHAnsi"/>
              </w:rPr>
            </w:pPr>
          </w:p>
          <w:p w:rsidR="009F7E69" w:rsidP="00B51FFB" w:rsidRDefault="009F7E69" w14:paraId="1C3C5FC8" w14:textId="77777777">
            <w:pPr>
              <w:jc w:val="left"/>
              <w:rPr>
                <w:rFonts w:asciiTheme="minorHAnsi" w:hAnsiTheme="minorHAnsi" w:cstheme="minorHAnsi"/>
              </w:rPr>
            </w:pPr>
          </w:p>
          <w:p w:rsidRPr="004B4730" w:rsidR="009F7E69" w:rsidP="00B51FFB" w:rsidRDefault="009F7E69" w14:paraId="53333C8B" w14:textId="77777777">
            <w:pPr>
              <w:jc w:val="left"/>
              <w:rPr>
                <w:rFonts w:asciiTheme="minorHAnsi" w:hAnsiTheme="minorHAnsi" w:cstheme="minorHAnsi"/>
              </w:rPr>
            </w:pPr>
            <w:r w:rsidRPr="004B4730">
              <w:rPr>
                <w:rFonts w:asciiTheme="minorHAnsi" w:hAnsiTheme="minorHAnsi" w:cstheme="minorHAnsi"/>
              </w:rPr>
              <w:t>Številka pogodbe: _______________</w:t>
            </w:r>
          </w:p>
          <w:p w:rsidRPr="004B4730" w:rsidR="009F7E69" w:rsidP="00B51FFB" w:rsidRDefault="009F7E69" w14:paraId="6FA685DF" w14:textId="77777777">
            <w:pPr>
              <w:rPr>
                <w:rFonts w:asciiTheme="minorHAnsi" w:hAnsiTheme="minorHAnsi" w:cstheme="minorHAnsi"/>
              </w:rPr>
            </w:pPr>
            <w:r w:rsidRPr="004B4730">
              <w:rPr>
                <w:rFonts w:asciiTheme="minorHAnsi" w:hAnsiTheme="minorHAnsi" w:cstheme="minorHAnsi"/>
              </w:rPr>
              <w:t>Datum: _____________</w:t>
            </w:r>
          </w:p>
        </w:tc>
        <w:tc>
          <w:tcPr>
            <w:tcW w:w="4784" w:type="dxa"/>
          </w:tcPr>
          <w:p w:rsidRPr="004B4730" w:rsidR="009F7E69" w:rsidP="00B51FFB" w:rsidRDefault="009F7E69" w14:paraId="626AB2FF" w14:textId="77777777">
            <w:pPr>
              <w:jc w:val="center"/>
              <w:rPr>
                <w:rFonts w:asciiTheme="minorHAnsi" w:hAnsiTheme="minorHAnsi" w:cstheme="minorHAnsi"/>
              </w:rPr>
            </w:pPr>
          </w:p>
          <w:p w:rsidRPr="004B4730" w:rsidR="009F7E69" w:rsidP="00B51FFB" w:rsidRDefault="009F7E69" w14:paraId="3261CB8F" w14:textId="77777777">
            <w:pPr>
              <w:jc w:val="center"/>
              <w:rPr>
                <w:rFonts w:asciiTheme="minorHAnsi" w:hAnsiTheme="minorHAnsi" w:cstheme="minorHAnsi"/>
              </w:rPr>
            </w:pPr>
          </w:p>
          <w:p w:rsidR="009F7E69" w:rsidP="00B51FFB" w:rsidRDefault="009F7E69" w14:paraId="6CCB0E81" w14:textId="77777777">
            <w:pPr>
              <w:jc w:val="center"/>
              <w:rPr>
                <w:rFonts w:asciiTheme="minorHAnsi" w:hAnsiTheme="minorHAnsi" w:cstheme="minorHAnsi"/>
              </w:rPr>
            </w:pPr>
            <w:r w:rsidRPr="004B4730">
              <w:rPr>
                <w:rFonts w:asciiTheme="minorHAnsi" w:hAnsiTheme="minorHAnsi" w:cstheme="minorHAnsi"/>
              </w:rPr>
              <w:t xml:space="preserve">   </w:t>
            </w:r>
          </w:p>
          <w:p w:rsidRPr="008E036E" w:rsidR="009F7E69" w:rsidP="00B51FFB" w:rsidRDefault="009F7E69" w14:paraId="44F857BC" w14:textId="77777777">
            <w:pPr>
              <w:jc w:val="center"/>
              <w:rPr>
                <w:rFonts w:cs="Arial"/>
              </w:rPr>
            </w:pPr>
            <w:r w:rsidRPr="004B4730">
              <w:rPr>
                <w:rFonts w:asciiTheme="minorHAnsi" w:hAnsiTheme="minorHAnsi" w:cstheme="minorHAnsi"/>
              </w:rPr>
              <w:t xml:space="preserve"> </w:t>
            </w:r>
            <w:r w:rsidRPr="008E036E">
              <w:rPr>
                <w:rFonts w:cs="Arial"/>
              </w:rPr>
              <w:t>………………………….</w:t>
            </w:r>
          </w:p>
          <w:p w:rsidRPr="004B4730" w:rsidR="009F7E69" w:rsidP="00B51FFB" w:rsidRDefault="009F7E69" w14:paraId="064A9E4B" w14:textId="77777777">
            <w:pPr>
              <w:jc w:val="center"/>
              <w:rPr>
                <w:rFonts w:asciiTheme="minorHAnsi" w:hAnsiTheme="minorHAnsi" w:cstheme="minorHAnsi"/>
              </w:rPr>
            </w:pPr>
          </w:p>
          <w:p w:rsidR="009F7E69" w:rsidP="00B51FFB" w:rsidRDefault="009F7E69" w14:paraId="77A7524C" w14:textId="77777777">
            <w:pPr>
              <w:jc w:val="left"/>
              <w:rPr>
                <w:rFonts w:asciiTheme="minorHAnsi" w:hAnsiTheme="minorHAnsi" w:cstheme="minorHAnsi"/>
              </w:rPr>
            </w:pPr>
          </w:p>
          <w:p w:rsidRPr="004B4730" w:rsidR="009F7E69" w:rsidP="00B51FFB" w:rsidRDefault="009F7E69" w14:paraId="690D3082" w14:textId="77777777">
            <w:pPr>
              <w:jc w:val="left"/>
              <w:rPr>
                <w:rFonts w:asciiTheme="minorHAnsi" w:hAnsiTheme="minorHAnsi" w:cstheme="minorHAnsi"/>
              </w:rPr>
            </w:pPr>
            <w:r w:rsidRPr="004B4730">
              <w:rPr>
                <w:rFonts w:asciiTheme="minorHAnsi" w:hAnsiTheme="minorHAnsi" w:cstheme="minorHAnsi"/>
              </w:rPr>
              <w:t>Številka pogodbe: ________________</w:t>
            </w:r>
          </w:p>
          <w:p w:rsidRPr="004B4730" w:rsidR="009F7E69" w:rsidP="00B51FFB" w:rsidRDefault="009F7E69" w14:paraId="3A0AD1A7" w14:textId="77777777">
            <w:pPr>
              <w:rPr>
                <w:rFonts w:asciiTheme="minorHAnsi" w:hAnsiTheme="minorHAnsi" w:cstheme="minorHAnsi"/>
              </w:rPr>
            </w:pPr>
            <w:r w:rsidRPr="004B4730">
              <w:rPr>
                <w:rFonts w:asciiTheme="minorHAnsi" w:hAnsiTheme="minorHAnsi" w:cstheme="minorHAnsi"/>
              </w:rPr>
              <w:t>Datum: ___________</w:t>
            </w:r>
          </w:p>
        </w:tc>
      </w:tr>
    </w:tbl>
    <w:p w:rsidRPr="004B4730" w:rsidR="00F1689B" w:rsidP="00F1689B" w:rsidRDefault="00F1689B" w14:paraId="146DB9F3" w14:textId="77777777">
      <w:pPr>
        <w:rPr>
          <w:rFonts w:asciiTheme="minorHAnsi" w:hAnsiTheme="minorHAnsi" w:cstheme="minorHAnsi"/>
        </w:rPr>
      </w:pPr>
    </w:p>
    <w:p w:rsidR="00F1689B" w:rsidP="00F1689B" w:rsidRDefault="00F1689B" w14:paraId="3A5CF999" w14:textId="77777777">
      <w:pPr>
        <w:pStyle w:val="Telobesedila"/>
        <w:tabs>
          <w:tab w:val="left" w:pos="9070"/>
        </w:tabs>
        <w:spacing w:after="0"/>
        <w:ind w:right="-2"/>
        <w:rPr>
          <w:rFonts w:asciiTheme="majorHAnsi" w:hAnsiTheme="majorHAnsi" w:cstheme="majorHAnsi"/>
          <w:b/>
        </w:rPr>
      </w:pPr>
    </w:p>
    <w:sectPr w:rsidR="00F1689B" w:rsidSect="00D13CDE">
      <w:headerReference w:type="default" r:id="rId15"/>
      <w:headerReference w:type="first" r:id="rId16"/>
      <w:pgSz w:w="11906" w:h="16838" w:orient="portrait"/>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13CDE" w:rsidRDefault="00D13CDE" w14:paraId="3B00F551" w14:textId="77777777">
      <w:r>
        <w:separator/>
      </w:r>
    </w:p>
  </w:endnote>
  <w:endnote w:type="continuationSeparator" w:id="0">
    <w:p w:rsidR="00D13CDE" w:rsidRDefault="00D13CDE" w14:paraId="7AB97B20" w14:textId="77777777">
      <w:r>
        <w:continuationSeparator/>
      </w:r>
    </w:p>
  </w:endnote>
  <w:endnote w:type="continuationNotice" w:id="1">
    <w:p w:rsidR="00D13CDE" w:rsidRDefault="00D13CDE" w14:paraId="22B4E58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26E26" w:rsidR="005A12C8" w:rsidP="00346BC8" w:rsidRDefault="005A12C8" w14:paraId="55B4892E" w14:textId="6E861FE8">
    <w:pPr>
      <w:pStyle w:val="Noga"/>
      <w:pBdr>
        <w:top w:val="single" w:color="auto" w:sz="4" w:space="1"/>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w:t>
    </w:r>
    <w:r>
      <w:rPr>
        <w:rStyle w:val="tevilkastrani"/>
        <w:noProof/>
      </w:rPr>
      <w:t>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14</w:t>
    </w:r>
    <w:r w:rsidRPr="00526E26">
      <w:rPr>
        <w:rStyle w:val="tevilkastrani"/>
      </w:rPr>
      <w:fldChar w:fldCharType="end"/>
    </w:r>
  </w:p>
  <w:p w:rsidR="005A12C8" w:rsidRDefault="005A12C8" w14:paraId="09FF90BE" w14:textId="77777777"/>
  <w:p w:rsidRPr="00FC6CF0" w:rsidR="005A12C8" w:rsidP="00001218" w:rsidRDefault="005A12C8" w14:paraId="2C607322" w14:textId="77777777">
    <w:pPr>
      <w:pStyle w:val="Glava"/>
      <w:rPr>
        <w:rFonts w:cs="Arial"/>
        <w:sz w:val="2"/>
        <w:szCs w:val="2"/>
      </w:rPr>
    </w:pPr>
  </w:p>
  <w:p w:rsidRPr="00FC6CF0" w:rsidR="005A12C8" w:rsidRDefault="005A12C8" w14:paraId="0B2DBC57" w14:textId="77777777">
    <w:pPr>
      <w:pStyle w:val="Glava"/>
      <w:rPr>
        <w:rFonts w:cs="Arial"/>
        <w:sz w:val="2"/>
        <w:szCs w:val="2"/>
      </w:rPr>
    </w:pPr>
  </w:p>
  <w:p w:rsidRPr="00FC6CF0" w:rsidR="005A12C8" w:rsidP="00800DA1" w:rsidRDefault="005A12C8" w14:paraId="749F190A" w14:textId="77777777">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26E26" w:rsidR="005A12C8" w:rsidP="00346BC8" w:rsidRDefault="005A12C8" w14:paraId="3675AF89" w14:textId="3A90DA74">
    <w:pPr>
      <w:pStyle w:val="Noga"/>
      <w:pBdr>
        <w:top w:val="single" w:color="auto" w:sz="4" w:space="1"/>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14</w:t>
    </w:r>
    <w:r w:rsidRPr="00526E26">
      <w:rPr>
        <w:rStyle w:val="tevilkastrani"/>
      </w:rPr>
      <w:fldChar w:fldCharType="end"/>
    </w:r>
  </w:p>
  <w:p w:rsidR="005A12C8" w:rsidP="00346BC8" w:rsidRDefault="005A12C8" w14:paraId="5BDBFA01"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13CDE" w:rsidRDefault="00D13CDE" w14:paraId="56DCAF84" w14:textId="77777777">
      <w:r>
        <w:separator/>
      </w:r>
    </w:p>
  </w:footnote>
  <w:footnote w:type="continuationSeparator" w:id="0">
    <w:p w:rsidR="00D13CDE" w:rsidRDefault="00D13CDE" w14:paraId="024F7FCC" w14:textId="77777777">
      <w:r>
        <w:continuationSeparator/>
      </w:r>
    </w:p>
  </w:footnote>
  <w:footnote w:type="continuationNotice" w:id="1">
    <w:p w:rsidR="00D13CDE" w:rsidRDefault="00D13CDE" w14:paraId="28A3100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author="Anja Trilar" w:date="2024-01-11T11:51:00Z" w:id="1">
        <w:tblPr>
          <w:tblStyle w:val="Tabelamrea"/>
          <w:tblW w:w="0" w:type="nil"/>
          <w:tblLayout w:type="fixed"/>
          <w:tblLook w:val="06A0" w:firstRow="1" w:lastRow="0" w:firstColumn="1" w:lastColumn="0" w:noHBand="1" w:noVBand="1"/>
        </w:tblPr>
      </w:tblPrChange>
    </w:tblPr>
    <w:tblGrid>
      <w:gridCol w:w="3020"/>
      <w:gridCol w:w="3020"/>
      <w:gridCol w:w="3020"/>
      <w:tblGridChange w:id="2">
        <w:tblGrid>
          <w:gridCol w:w="3020"/>
          <w:gridCol w:w="3020"/>
          <w:gridCol w:w="3020"/>
        </w:tblGrid>
      </w:tblGridChange>
    </w:tblGrid>
    <w:tr w:rsidR="005A12C8" w:rsidTr="7007DCE9" w14:paraId="3AD6FC70" w14:textId="77777777">
      <w:trPr>
        <w:trHeight w:val="300"/>
        <w:trPrChange w:author="Anja Trilar" w:date="2024-01-11T11:51:00Z" w:id="3">
          <w:trPr>
            <w:trHeight w:val="300"/>
          </w:trPr>
        </w:trPrChange>
      </w:trPr>
      <w:tc>
        <w:tcPr>
          <w:tcW w:w="3020" w:type="dxa"/>
          <w:tcPrChange w:author="Anja Trilar" w:date="2024-01-11T11:51:00Z" w:id="4">
            <w:tcPr>
              <w:tcW w:w="3020" w:type="dxa"/>
            </w:tcPr>
          </w:tcPrChange>
        </w:tcPr>
        <w:p w:rsidR="005A12C8" w:rsidRDefault="005A12C8" w14:paraId="5A2DA38E" w14:textId="56B42853">
          <w:pPr>
            <w:ind w:left="-115"/>
            <w:jc w:val="left"/>
            <w:pPrChange w:author="Anja Trilar" w:date="2024-01-11T11:51:00Z" w:id="5">
              <w:pPr>
                <w:jc w:val="left"/>
              </w:pPr>
            </w:pPrChange>
          </w:pPr>
        </w:p>
      </w:tc>
      <w:tc>
        <w:tcPr>
          <w:tcW w:w="3020" w:type="dxa"/>
          <w:tcPrChange w:author="Anja Trilar" w:date="2024-01-11T11:51:00Z" w:id="6">
            <w:tcPr>
              <w:tcW w:w="3020" w:type="dxa"/>
            </w:tcPr>
          </w:tcPrChange>
        </w:tcPr>
        <w:p w:rsidR="005A12C8" w:rsidRDefault="005A12C8" w14:paraId="566E8108" w14:textId="30457F0E">
          <w:pPr>
            <w:jc w:val="center"/>
            <w:pPrChange w:author="Anja Trilar" w:date="2024-01-11T11:51:00Z" w:id="7">
              <w:pPr/>
            </w:pPrChange>
          </w:pPr>
        </w:p>
      </w:tc>
      <w:tc>
        <w:tcPr>
          <w:tcW w:w="3020" w:type="dxa"/>
          <w:tcPrChange w:author="Anja Trilar" w:date="2024-01-11T11:51:00Z" w:id="8">
            <w:tcPr>
              <w:tcW w:w="3020" w:type="dxa"/>
            </w:tcPr>
          </w:tcPrChange>
        </w:tcPr>
        <w:p w:rsidR="005A12C8" w:rsidRDefault="005A12C8" w14:paraId="2EE32B62" w14:textId="41B668A7">
          <w:pPr>
            <w:ind w:right="-115"/>
            <w:jc w:val="right"/>
            <w:pPrChange w:author="Anja Trilar" w:date="2024-01-11T11:51:00Z" w:id="9">
              <w:pPr/>
            </w:pPrChange>
          </w:pPr>
        </w:p>
      </w:tc>
    </w:tr>
  </w:tbl>
  <w:p w:rsidR="005A12C8" w:rsidRDefault="005A12C8" w14:paraId="0BE368D9" w14:textId="1919C5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244FFF" w:rsidR="005A12C8" w:rsidP="00244FFF" w:rsidRDefault="005A12C8" w14:paraId="364F9CE4" w14:textId="77777777">
    <w:pPr>
      <w:jc w:val="left"/>
    </w:pPr>
  </w:p>
  <w:p w:rsidR="005A12C8" w:rsidP="006D4FB7" w:rsidRDefault="005A12C8" w14:paraId="13316C13" w14:textId="208739CE">
    <w:pPr>
      <w:pStyle w:val="Navaden"/>
      <w:jc w:val="center"/>
    </w:pPr>
    <w:r w:rsidR="006D4FB7">
      <w:drawing>
        <wp:inline wp14:editId="2E5AA26F" wp14:anchorId="5508FB92">
          <wp:extent cx="4572000" cy="466725"/>
          <wp:effectExtent l="0" t="0" r="0" b="0"/>
          <wp:docPr id="775557815" name="" title=""/>
          <wp:cNvGraphicFramePr>
            <a:graphicFrameLocks noChangeAspect="1"/>
          </wp:cNvGraphicFramePr>
          <a:graphic>
            <a:graphicData uri="http://schemas.openxmlformats.org/drawingml/2006/picture">
              <pic:pic>
                <pic:nvPicPr>
                  <pic:cNvPr id="0" name=""/>
                  <pic:cNvPicPr/>
                </pic:nvPicPr>
                <pic:blipFill>
                  <a:blip r:embed="Recf885d8646b47a4">
                    <a:extLst>
                      <a:ext xmlns:a="http://schemas.openxmlformats.org/drawingml/2006/main" uri="{28A0092B-C50C-407E-A947-70E740481C1C}">
                        <a14:useLocalDpi val="0"/>
                      </a:ext>
                    </a:extLst>
                  </a:blip>
                  <a:stretch>
                    <a:fillRect/>
                  </a:stretch>
                </pic:blipFill>
                <pic:spPr>
                  <a:xfrm>
                    <a:off x="0" y="0"/>
                    <a:ext cx="4572000" cy="466725"/>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Pr="00A1445A" w:rsidR="005A12C8" w:rsidTr="00B51FFB" w14:paraId="22BA8AA8" w14:textId="77777777">
      <w:tc>
        <w:tcPr>
          <w:tcW w:w="4039" w:type="dxa"/>
          <w:tcBorders>
            <w:bottom w:val="single" w:color="auto" w:sz="4" w:space="0"/>
          </w:tcBorders>
          <w:shd w:val="clear" w:color="auto" w:fill="auto"/>
        </w:tcPr>
        <w:p w:rsidRPr="00C0552D" w:rsidR="005A12C8" w:rsidP="0032212C" w:rsidRDefault="005A12C8" w14:paraId="6A0BC754" w14:textId="77777777">
          <w:pPr>
            <w:rPr>
              <w:rFonts w:cs="Arial"/>
              <w:color w:val="000000"/>
              <w:spacing w:val="-2"/>
              <w:sz w:val="20"/>
              <w:szCs w:val="20"/>
            </w:rPr>
          </w:pPr>
        </w:p>
      </w:tc>
      <w:tc>
        <w:tcPr>
          <w:tcW w:w="1418" w:type="dxa"/>
          <w:tcBorders>
            <w:bottom w:val="single" w:color="auto" w:sz="4" w:space="0"/>
          </w:tcBorders>
          <w:shd w:val="clear" w:color="auto" w:fill="auto"/>
        </w:tcPr>
        <w:p w:rsidRPr="00A1445A" w:rsidR="005A12C8" w:rsidP="0032212C" w:rsidRDefault="005A12C8" w14:paraId="60EAC4B8" w14:textId="77777777">
          <w:pPr>
            <w:jc w:val="center"/>
            <w:rPr>
              <w:rFonts w:cs="Arial"/>
              <w:color w:val="000000"/>
            </w:rPr>
          </w:pPr>
        </w:p>
      </w:tc>
      <w:tc>
        <w:tcPr>
          <w:tcW w:w="3775" w:type="dxa"/>
          <w:tcBorders>
            <w:bottom w:val="single" w:color="auto" w:sz="4" w:space="0"/>
          </w:tcBorders>
          <w:shd w:val="clear" w:color="auto" w:fill="auto"/>
          <w:vAlign w:val="bottom"/>
        </w:tcPr>
        <w:p w:rsidRPr="00A1445A" w:rsidR="005A12C8" w:rsidP="0032212C" w:rsidRDefault="005A12C8" w14:paraId="2989B391" w14:textId="77777777">
          <w:pPr>
            <w:tabs>
              <w:tab w:val="left" w:pos="1309"/>
            </w:tabs>
            <w:rPr>
              <w:rFonts w:cs="Arial"/>
              <w:color w:val="000000"/>
              <w:sz w:val="20"/>
              <w:szCs w:val="20"/>
            </w:rPr>
          </w:pPr>
        </w:p>
      </w:tc>
    </w:tr>
    <w:tr w:rsidRPr="00A1445A" w:rsidR="005A12C8" w:rsidTr="00B51FFB" w14:paraId="4E621770" w14:textId="77777777">
      <w:tc>
        <w:tcPr>
          <w:tcW w:w="4039" w:type="dxa"/>
          <w:tcBorders>
            <w:top w:val="single" w:color="auto" w:sz="4" w:space="0"/>
          </w:tcBorders>
          <w:shd w:val="clear" w:color="auto" w:fill="auto"/>
        </w:tcPr>
        <w:p w:rsidRPr="00F72C5E" w:rsidR="005A12C8" w:rsidP="0032212C" w:rsidRDefault="005A12C8" w14:paraId="696625B9" w14:textId="794B2A3F">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tcBorders>
            <w:top w:val="single" w:color="auto" w:sz="4" w:space="0"/>
          </w:tcBorders>
          <w:shd w:val="clear" w:color="auto" w:fill="auto"/>
        </w:tcPr>
        <w:p w:rsidRPr="00A1445A" w:rsidR="005A12C8" w:rsidP="0032212C" w:rsidRDefault="005A12C8" w14:paraId="0EC20A1E" w14:textId="77777777">
          <w:pPr>
            <w:rPr>
              <w:rFonts w:cs="Arial"/>
              <w:color w:val="000000"/>
            </w:rPr>
          </w:pPr>
        </w:p>
      </w:tc>
      <w:tc>
        <w:tcPr>
          <w:tcW w:w="3775" w:type="dxa"/>
          <w:tcBorders>
            <w:top w:val="single" w:color="auto" w:sz="4" w:space="0"/>
          </w:tcBorders>
          <w:shd w:val="clear" w:color="auto" w:fill="auto"/>
        </w:tcPr>
        <w:p w:rsidRPr="00F72C5E" w:rsidR="005A12C8" w:rsidP="00B51FFB" w:rsidRDefault="005A12C8" w14:paraId="450AE78E" w14:textId="77777777">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1</w:t>
          </w:r>
        </w:p>
      </w:tc>
    </w:tr>
  </w:tbl>
  <w:p w:rsidRPr="00346BC8" w:rsidR="005A12C8" w:rsidP="00346BC8" w:rsidRDefault="005A12C8" w14:paraId="242A1043" w14:textId="7777777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5A12C8" w:rsidTr="00F7494C" w14:paraId="53CF2882" w14:textId="77777777">
      <w:trPr>
        <w:trHeight w:val="300"/>
      </w:trPr>
      <w:tc>
        <w:tcPr>
          <w:tcW w:w="3020" w:type="dxa"/>
        </w:tcPr>
        <w:p w:rsidR="005A12C8" w:rsidP="00F7494C" w:rsidRDefault="005A12C8" w14:paraId="1E066C52" w14:textId="0B1538FA">
          <w:pPr>
            <w:ind w:left="-115"/>
            <w:jc w:val="left"/>
          </w:pPr>
        </w:p>
      </w:tc>
      <w:tc>
        <w:tcPr>
          <w:tcW w:w="3020" w:type="dxa"/>
        </w:tcPr>
        <w:p w:rsidR="005A12C8" w:rsidP="00F7494C" w:rsidRDefault="005A12C8" w14:paraId="5295719F" w14:textId="6486B89D">
          <w:pPr>
            <w:jc w:val="center"/>
          </w:pPr>
        </w:p>
      </w:tc>
      <w:tc>
        <w:tcPr>
          <w:tcW w:w="3020" w:type="dxa"/>
        </w:tcPr>
        <w:p w:rsidR="005A12C8" w:rsidP="00F7494C" w:rsidRDefault="005A12C8" w14:paraId="4DD151D4" w14:textId="336FCE7C">
          <w:pPr>
            <w:ind w:right="-115"/>
            <w:jc w:val="right"/>
          </w:pPr>
        </w:p>
      </w:tc>
    </w:tr>
  </w:tbl>
  <w:p w:rsidR="005A12C8" w:rsidRDefault="005A12C8" w14:paraId="472A2B8E" w14:textId="3990F32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12C8" w:rsidRDefault="005A12C8" w14:paraId="26F523F8"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61C16"/>
    <w:multiLevelType w:val="hybridMultilevel"/>
    <w:tmpl w:val="40EE4448"/>
    <w:lvl w:ilvl="0" w:tplc="7ED6606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 w15:restartNumberingAfterBreak="0">
    <w:nsid w:val="14CE446E"/>
    <w:multiLevelType w:val="hybridMultilevel"/>
    <w:tmpl w:val="CE82EFA2"/>
    <w:lvl w:ilvl="0" w:tplc="7ED6606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5" w15:restartNumberingAfterBreak="0">
    <w:nsid w:val="1CD53D81"/>
    <w:multiLevelType w:val="hybridMultilevel"/>
    <w:tmpl w:val="719838DC"/>
    <w:lvl w:ilvl="0" w:tplc="04240001">
      <w:start w:val="1"/>
      <w:numFmt w:val="bullet"/>
      <w:lvlText w:val=""/>
      <w:lvlJc w:val="left"/>
      <w:pPr>
        <w:ind w:left="720" w:hanging="360"/>
      </w:pPr>
      <w:rPr>
        <w:rFonts w:hint="default" w:ascii="Symbol" w:hAnsi="Symbol"/>
        <w:color w:val="auto"/>
      </w:rPr>
    </w:lvl>
    <w:lvl w:ilvl="1" w:tplc="0310E792">
      <w:start w:val="4"/>
      <w:numFmt w:val="bullet"/>
      <w:lvlText w:val="-"/>
      <w:lvlJc w:val="left"/>
      <w:pPr>
        <w:ind w:left="720" w:hanging="360"/>
      </w:pPr>
      <w:rPr>
        <w:rFonts w:hint="default" w:ascii="Arial" w:hAnsi="Arial" w:cs="Arial" w:eastAsiaTheme="minorHAnsi"/>
        <w:b/>
        <w:color w:val="000000"/>
        <w:sz w:val="18"/>
      </w:rPr>
    </w:lvl>
    <w:lvl w:ilvl="2" w:tplc="1794F20C">
      <w:start w:val="5"/>
      <w:numFmt w:val="bullet"/>
      <w:lvlText w:val="-"/>
      <w:lvlJc w:val="left"/>
      <w:pPr>
        <w:ind w:left="720" w:hanging="360"/>
      </w:pPr>
      <w:rPr>
        <w:rFonts w:hint="default" w:ascii="Arial" w:hAnsi="Arial" w:cs="Arial" w:eastAsiaTheme="minorHAnsi"/>
      </w:rPr>
    </w:lvl>
    <w:lvl w:ilvl="3" w:tplc="1794F20C">
      <w:start w:val="5"/>
      <w:numFmt w:val="bullet"/>
      <w:lvlText w:val="-"/>
      <w:lvlJc w:val="left"/>
      <w:pPr>
        <w:ind w:left="2880" w:hanging="360"/>
      </w:pPr>
      <w:rPr>
        <w:rFonts w:hint="default" w:ascii="Arial" w:hAnsi="Arial" w:cs="Arial" w:eastAsiaTheme="minorHAnsi"/>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557B5"/>
    <w:multiLevelType w:val="hybridMultilevel"/>
    <w:tmpl w:val="4B8A7C2C"/>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7"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1" w15:restartNumberingAfterBreak="0">
    <w:nsid w:val="34625F64"/>
    <w:multiLevelType w:val="hybridMultilevel"/>
    <w:tmpl w:val="B6043752"/>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12" w15:restartNumberingAfterBreak="0">
    <w:nsid w:val="379C0CEC"/>
    <w:multiLevelType w:val="hybridMultilevel"/>
    <w:tmpl w:val="E4345BCC"/>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2498" w:hanging="360"/>
      </w:pPr>
      <w:rPr>
        <w:rFonts w:hint="default" w:ascii="Courier New" w:hAnsi="Courier New" w:cs="Courier New"/>
      </w:rPr>
    </w:lvl>
    <w:lvl w:ilvl="2" w:tplc="04240005" w:tentative="1">
      <w:start w:val="1"/>
      <w:numFmt w:val="bullet"/>
      <w:lvlText w:val=""/>
      <w:lvlJc w:val="left"/>
      <w:pPr>
        <w:ind w:left="3218" w:hanging="360"/>
      </w:pPr>
      <w:rPr>
        <w:rFonts w:hint="default" w:ascii="Wingdings" w:hAnsi="Wingdings"/>
      </w:rPr>
    </w:lvl>
    <w:lvl w:ilvl="3" w:tplc="04240001" w:tentative="1">
      <w:start w:val="1"/>
      <w:numFmt w:val="bullet"/>
      <w:lvlText w:val=""/>
      <w:lvlJc w:val="left"/>
      <w:pPr>
        <w:ind w:left="3938" w:hanging="360"/>
      </w:pPr>
      <w:rPr>
        <w:rFonts w:hint="default" w:ascii="Symbol" w:hAnsi="Symbol"/>
      </w:rPr>
    </w:lvl>
    <w:lvl w:ilvl="4" w:tplc="04240003" w:tentative="1">
      <w:start w:val="1"/>
      <w:numFmt w:val="bullet"/>
      <w:lvlText w:val="o"/>
      <w:lvlJc w:val="left"/>
      <w:pPr>
        <w:ind w:left="4658" w:hanging="360"/>
      </w:pPr>
      <w:rPr>
        <w:rFonts w:hint="default" w:ascii="Courier New" w:hAnsi="Courier New" w:cs="Courier New"/>
      </w:rPr>
    </w:lvl>
    <w:lvl w:ilvl="5" w:tplc="04240005" w:tentative="1">
      <w:start w:val="1"/>
      <w:numFmt w:val="bullet"/>
      <w:lvlText w:val=""/>
      <w:lvlJc w:val="left"/>
      <w:pPr>
        <w:ind w:left="5378" w:hanging="360"/>
      </w:pPr>
      <w:rPr>
        <w:rFonts w:hint="default" w:ascii="Wingdings" w:hAnsi="Wingdings"/>
      </w:rPr>
    </w:lvl>
    <w:lvl w:ilvl="6" w:tplc="04240001" w:tentative="1">
      <w:start w:val="1"/>
      <w:numFmt w:val="bullet"/>
      <w:lvlText w:val=""/>
      <w:lvlJc w:val="left"/>
      <w:pPr>
        <w:ind w:left="6098" w:hanging="360"/>
      </w:pPr>
      <w:rPr>
        <w:rFonts w:hint="default" w:ascii="Symbol" w:hAnsi="Symbol"/>
      </w:rPr>
    </w:lvl>
    <w:lvl w:ilvl="7" w:tplc="04240003" w:tentative="1">
      <w:start w:val="1"/>
      <w:numFmt w:val="bullet"/>
      <w:lvlText w:val="o"/>
      <w:lvlJc w:val="left"/>
      <w:pPr>
        <w:ind w:left="6818" w:hanging="360"/>
      </w:pPr>
      <w:rPr>
        <w:rFonts w:hint="default" w:ascii="Courier New" w:hAnsi="Courier New" w:cs="Courier New"/>
      </w:rPr>
    </w:lvl>
    <w:lvl w:ilvl="8" w:tplc="04240005" w:tentative="1">
      <w:start w:val="1"/>
      <w:numFmt w:val="bullet"/>
      <w:lvlText w:val=""/>
      <w:lvlJc w:val="left"/>
      <w:pPr>
        <w:ind w:left="7538" w:hanging="360"/>
      </w:pPr>
      <w:rPr>
        <w:rFonts w:hint="default" w:ascii="Wingdings" w:hAnsi="Wingdings"/>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4"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BED3C75"/>
    <w:multiLevelType w:val="hybridMultilevel"/>
    <w:tmpl w:val="657E2F18"/>
    <w:lvl w:ilvl="0" w:tplc="7220AE04">
      <w:start w:val="1"/>
      <w:numFmt w:val="bullet"/>
      <w:lvlText w:val=""/>
      <w:lvlJc w:val="left"/>
      <w:pPr>
        <w:ind w:left="6" w:hanging="360"/>
      </w:pPr>
      <w:rPr>
        <w:rFonts w:hint="default" w:ascii="Symbol" w:hAnsi="Symbol"/>
      </w:rPr>
    </w:lvl>
    <w:lvl w:ilvl="1" w:tplc="04240003" w:tentative="1">
      <w:start w:val="1"/>
      <w:numFmt w:val="bullet"/>
      <w:lvlText w:val="o"/>
      <w:lvlJc w:val="left"/>
      <w:pPr>
        <w:ind w:left="726" w:hanging="360"/>
      </w:pPr>
      <w:rPr>
        <w:rFonts w:hint="default" w:ascii="Courier New" w:hAnsi="Courier New" w:cs="Courier New"/>
      </w:rPr>
    </w:lvl>
    <w:lvl w:ilvl="2" w:tplc="04240005" w:tentative="1">
      <w:start w:val="1"/>
      <w:numFmt w:val="bullet"/>
      <w:lvlText w:val=""/>
      <w:lvlJc w:val="left"/>
      <w:pPr>
        <w:ind w:left="1446" w:hanging="360"/>
      </w:pPr>
      <w:rPr>
        <w:rFonts w:hint="default" w:ascii="Wingdings" w:hAnsi="Wingdings"/>
      </w:rPr>
    </w:lvl>
    <w:lvl w:ilvl="3" w:tplc="04240001" w:tentative="1">
      <w:start w:val="1"/>
      <w:numFmt w:val="bullet"/>
      <w:lvlText w:val=""/>
      <w:lvlJc w:val="left"/>
      <w:pPr>
        <w:ind w:left="2166" w:hanging="360"/>
      </w:pPr>
      <w:rPr>
        <w:rFonts w:hint="default" w:ascii="Symbol" w:hAnsi="Symbol"/>
      </w:rPr>
    </w:lvl>
    <w:lvl w:ilvl="4" w:tplc="04240003" w:tentative="1">
      <w:start w:val="1"/>
      <w:numFmt w:val="bullet"/>
      <w:lvlText w:val="o"/>
      <w:lvlJc w:val="left"/>
      <w:pPr>
        <w:ind w:left="2886" w:hanging="360"/>
      </w:pPr>
      <w:rPr>
        <w:rFonts w:hint="default" w:ascii="Courier New" w:hAnsi="Courier New" w:cs="Courier New"/>
      </w:rPr>
    </w:lvl>
    <w:lvl w:ilvl="5" w:tplc="04240005" w:tentative="1">
      <w:start w:val="1"/>
      <w:numFmt w:val="bullet"/>
      <w:lvlText w:val=""/>
      <w:lvlJc w:val="left"/>
      <w:pPr>
        <w:ind w:left="3606" w:hanging="360"/>
      </w:pPr>
      <w:rPr>
        <w:rFonts w:hint="default" w:ascii="Wingdings" w:hAnsi="Wingdings"/>
      </w:rPr>
    </w:lvl>
    <w:lvl w:ilvl="6" w:tplc="04240001" w:tentative="1">
      <w:start w:val="1"/>
      <w:numFmt w:val="bullet"/>
      <w:lvlText w:val=""/>
      <w:lvlJc w:val="left"/>
      <w:pPr>
        <w:ind w:left="4326" w:hanging="360"/>
      </w:pPr>
      <w:rPr>
        <w:rFonts w:hint="default" w:ascii="Symbol" w:hAnsi="Symbol"/>
      </w:rPr>
    </w:lvl>
    <w:lvl w:ilvl="7" w:tplc="04240003" w:tentative="1">
      <w:start w:val="1"/>
      <w:numFmt w:val="bullet"/>
      <w:lvlText w:val="o"/>
      <w:lvlJc w:val="left"/>
      <w:pPr>
        <w:ind w:left="5046" w:hanging="360"/>
      </w:pPr>
      <w:rPr>
        <w:rFonts w:hint="default" w:ascii="Courier New" w:hAnsi="Courier New" w:cs="Courier New"/>
      </w:rPr>
    </w:lvl>
    <w:lvl w:ilvl="8" w:tplc="04240005" w:tentative="1">
      <w:start w:val="1"/>
      <w:numFmt w:val="bullet"/>
      <w:lvlText w:val=""/>
      <w:lvlJc w:val="left"/>
      <w:pPr>
        <w:ind w:left="5766" w:hanging="360"/>
      </w:pPr>
      <w:rPr>
        <w:rFonts w:hint="default" w:ascii="Wingdings" w:hAnsi="Wingdings"/>
      </w:rPr>
    </w:lvl>
  </w:abstractNum>
  <w:abstractNum w:abstractNumId="16" w15:restartNumberingAfterBreak="0">
    <w:nsid w:val="40FF3B1C"/>
    <w:multiLevelType w:val="hybridMultilevel"/>
    <w:tmpl w:val="00A2A53A"/>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215295"/>
    <w:multiLevelType w:val="hybridMultilevel"/>
    <w:tmpl w:val="81CC00D0"/>
    <w:lvl w:ilvl="0" w:tplc="7ED6606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8" w15:restartNumberingAfterBreak="0">
    <w:nsid w:val="41A76E76"/>
    <w:multiLevelType w:val="hybridMultilevel"/>
    <w:tmpl w:val="F5E87F1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9"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hint="default" w:ascii="Courier New" w:hAnsi="Courier New" w:cs="Courier New"/>
      </w:rPr>
    </w:lvl>
    <w:lvl w:ilvl="2" w:tplc="04240005" w:tentative="1">
      <w:start w:val="1"/>
      <w:numFmt w:val="bullet"/>
      <w:lvlText w:val=""/>
      <w:lvlJc w:val="left"/>
      <w:pPr>
        <w:ind w:left="2971" w:hanging="360"/>
      </w:pPr>
      <w:rPr>
        <w:rFonts w:hint="default" w:ascii="Wingdings" w:hAnsi="Wingdings"/>
      </w:rPr>
    </w:lvl>
    <w:lvl w:ilvl="3" w:tplc="04240001" w:tentative="1">
      <w:start w:val="1"/>
      <w:numFmt w:val="bullet"/>
      <w:lvlText w:val=""/>
      <w:lvlJc w:val="left"/>
      <w:pPr>
        <w:ind w:left="3691" w:hanging="360"/>
      </w:pPr>
      <w:rPr>
        <w:rFonts w:hint="default" w:ascii="Symbol" w:hAnsi="Symbol"/>
      </w:rPr>
    </w:lvl>
    <w:lvl w:ilvl="4" w:tplc="04240003" w:tentative="1">
      <w:start w:val="1"/>
      <w:numFmt w:val="bullet"/>
      <w:lvlText w:val="o"/>
      <w:lvlJc w:val="left"/>
      <w:pPr>
        <w:ind w:left="4411" w:hanging="360"/>
      </w:pPr>
      <w:rPr>
        <w:rFonts w:hint="default" w:ascii="Courier New" w:hAnsi="Courier New" w:cs="Courier New"/>
      </w:rPr>
    </w:lvl>
    <w:lvl w:ilvl="5" w:tplc="04240005" w:tentative="1">
      <w:start w:val="1"/>
      <w:numFmt w:val="bullet"/>
      <w:lvlText w:val=""/>
      <w:lvlJc w:val="left"/>
      <w:pPr>
        <w:ind w:left="5131" w:hanging="360"/>
      </w:pPr>
      <w:rPr>
        <w:rFonts w:hint="default" w:ascii="Wingdings" w:hAnsi="Wingdings"/>
      </w:rPr>
    </w:lvl>
    <w:lvl w:ilvl="6" w:tplc="04240001" w:tentative="1">
      <w:start w:val="1"/>
      <w:numFmt w:val="bullet"/>
      <w:lvlText w:val=""/>
      <w:lvlJc w:val="left"/>
      <w:pPr>
        <w:ind w:left="5851" w:hanging="360"/>
      </w:pPr>
      <w:rPr>
        <w:rFonts w:hint="default" w:ascii="Symbol" w:hAnsi="Symbol"/>
      </w:rPr>
    </w:lvl>
    <w:lvl w:ilvl="7" w:tplc="04240003" w:tentative="1">
      <w:start w:val="1"/>
      <w:numFmt w:val="bullet"/>
      <w:lvlText w:val="o"/>
      <w:lvlJc w:val="left"/>
      <w:pPr>
        <w:ind w:left="6571" w:hanging="360"/>
      </w:pPr>
      <w:rPr>
        <w:rFonts w:hint="default" w:ascii="Courier New" w:hAnsi="Courier New" w:cs="Courier New"/>
      </w:rPr>
    </w:lvl>
    <w:lvl w:ilvl="8" w:tplc="04240005" w:tentative="1">
      <w:start w:val="1"/>
      <w:numFmt w:val="bullet"/>
      <w:lvlText w:val=""/>
      <w:lvlJc w:val="left"/>
      <w:pPr>
        <w:ind w:left="7291" w:hanging="360"/>
      </w:pPr>
      <w:rPr>
        <w:rFonts w:hint="default" w:ascii="Wingdings" w:hAnsi="Wingdings"/>
      </w:rPr>
    </w:lvl>
  </w:abstractNum>
  <w:abstractNum w:abstractNumId="20" w15:restartNumberingAfterBreak="0">
    <w:nsid w:val="52A72965"/>
    <w:multiLevelType w:val="hybridMultilevel"/>
    <w:tmpl w:val="A37A02C8"/>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1" w15:restartNumberingAfterBreak="0">
    <w:nsid w:val="55CE7881"/>
    <w:multiLevelType w:val="hybridMultilevel"/>
    <w:tmpl w:val="879AA55C"/>
    <w:lvl w:ilvl="0" w:tplc="04240001">
      <w:start w:val="1"/>
      <w:numFmt w:val="bullet"/>
      <w:lvlText w:val=""/>
      <w:lvlJc w:val="left"/>
      <w:pPr>
        <w:ind w:left="1068" w:hanging="360"/>
      </w:pPr>
      <w:rPr>
        <w:rFonts w:hint="default" w:ascii="Symbol" w:hAnsi="Symbol"/>
      </w:rPr>
    </w:lvl>
    <w:lvl w:ilvl="1" w:tplc="04240001">
      <w:start w:val="1"/>
      <w:numFmt w:val="bullet"/>
      <w:lvlText w:val=""/>
      <w:lvlJc w:val="left"/>
      <w:pPr>
        <w:ind w:left="1788" w:hanging="360"/>
      </w:pPr>
      <w:rPr>
        <w:rFonts w:hint="default" w:ascii="Symbol" w:hAnsi="Symbol"/>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22" w15:restartNumberingAfterBreak="0">
    <w:nsid w:val="596967E6"/>
    <w:multiLevelType w:val="hybridMultilevel"/>
    <w:tmpl w:val="7A8E26D0"/>
    <w:lvl w:ilvl="0" w:tplc="7ED6606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3" w15:restartNumberingAfterBreak="0">
    <w:nsid w:val="5B5234B8"/>
    <w:multiLevelType w:val="hybridMultilevel"/>
    <w:tmpl w:val="60749A24"/>
    <w:lvl w:ilvl="0" w:tplc="9E826E48">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7" w15:restartNumberingAfterBreak="0">
    <w:nsid w:val="66E523DD"/>
    <w:multiLevelType w:val="hybridMultilevel"/>
    <w:tmpl w:val="3560FE96"/>
    <w:lvl w:ilvl="0" w:tplc="0424000F">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 w15:restartNumberingAfterBreak="0">
    <w:nsid w:val="68C0587C"/>
    <w:multiLevelType w:val="hybridMultilevel"/>
    <w:tmpl w:val="BE5E9808"/>
    <w:lvl w:ilvl="0" w:tplc="0424000F">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9" w15:restartNumberingAfterBreak="0">
    <w:nsid w:val="6B451084"/>
    <w:multiLevelType w:val="hybridMultilevel"/>
    <w:tmpl w:val="A0127DE0"/>
    <w:lvl w:ilvl="0" w:tplc="9E826E48">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 w15:restartNumberingAfterBreak="0">
    <w:nsid w:val="70E83D55"/>
    <w:multiLevelType w:val="hybridMultilevel"/>
    <w:tmpl w:val="B3E62E42"/>
    <w:lvl w:ilvl="0" w:tplc="7ED66064">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1" w15:restartNumberingAfterBreak="0">
    <w:nsid w:val="73E44117"/>
    <w:multiLevelType w:val="hybridMultilevel"/>
    <w:tmpl w:val="7ECA72A2"/>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hint="default" w:ascii="Calibri" w:hAnsi="Calibri" w:cs="Times New Roman" w:eastAsiaTheme="minorHAnsi"/>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 w15:restartNumberingAfterBreak="0">
    <w:nsid w:val="767C3F44"/>
    <w:multiLevelType w:val="hybridMultilevel"/>
    <w:tmpl w:val="BBB0C96C"/>
    <w:lvl w:ilvl="0" w:tplc="4BE86A4A">
      <w:start w:val="13"/>
      <w:numFmt w:val="bullet"/>
      <w:lvlText w:val="-"/>
      <w:lvlJc w:val="left"/>
      <w:pPr>
        <w:ind w:left="720" w:hanging="360"/>
      </w:pPr>
      <w:rPr>
        <w:rFonts w:hint="default" w:ascii="Arial" w:hAnsi="Arial" w:eastAsia="Calibri"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 w15:restartNumberingAfterBreak="0">
    <w:nsid w:val="76944DF1"/>
    <w:multiLevelType w:val="hybridMultilevel"/>
    <w:tmpl w:val="CFA6C47E"/>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5" w15:restartNumberingAfterBreak="0">
    <w:nsid w:val="771938EB"/>
    <w:multiLevelType w:val="hybridMultilevel"/>
    <w:tmpl w:val="BDCCC78C"/>
    <w:lvl w:ilvl="0" w:tplc="E5245428">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6" w15:restartNumberingAfterBreak="0">
    <w:nsid w:val="7C9E17D5"/>
    <w:multiLevelType w:val="hybridMultilevel"/>
    <w:tmpl w:val="E26AB4F0"/>
    <w:lvl w:ilvl="0" w:tplc="7ED6606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num w:numId="1" w16cid:durableId="630522431">
    <w:abstractNumId w:val="16"/>
  </w:num>
  <w:num w:numId="2" w16cid:durableId="851382369">
    <w:abstractNumId w:val="6"/>
  </w:num>
  <w:num w:numId="3" w16cid:durableId="2132550885">
    <w:abstractNumId w:val="35"/>
  </w:num>
  <w:num w:numId="4" w16cid:durableId="19942976">
    <w:abstractNumId w:val="7"/>
  </w:num>
  <w:num w:numId="5" w16cid:durableId="1586037488">
    <w:abstractNumId w:val="31"/>
  </w:num>
  <w:num w:numId="6" w16cid:durableId="1738086374">
    <w:abstractNumId w:val="1"/>
  </w:num>
  <w:num w:numId="7" w16cid:durableId="1478957160">
    <w:abstractNumId w:val="10"/>
  </w:num>
  <w:num w:numId="8" w16cid:durableId="1770617117">
    <w:abstractNumId w:val="18"/>
  </w:num>
  <w:num w:numId="9" w16cid:durableId="843934980">
    <w:abstractNumId w:val="20"/>
  </w:num>
  <w:num w:numId="10" w16cid:durableId="709261033">
    <w:abstractNumId w:val="26"/>
  </w:num>
  <w:num w:numId="11" w16cid:durableId="1993823571">
    <w:abstractNumId w:val="3"/>
  </w:num>
  <w:num w:numId="12" w16cid:durableId="1817599356">
    <w:abstractNumId w:val="29"/>
  </w:num>
  <w:num w:numId="13" w16cid:durableId="1546526387">
    <w:abstractNumId w:val="23"/>
  </w:num>
  <w:num w:numId="14" w16cid:durableId="1509323837">
    <w:abstractNumId w:val="14"/>
  </w:num>
  <w:num w:numId="15" w16cid:durableId="1445730742">
    <w:abstractNumId w:val="33"/>
  </w:num>
  <w:num w:numId="16" w16cid:durableId="1743529644">
    <w:abstractNumId w:val="0"/>
  </w:num>
  <w:num w:numId="17" w16cid:durableId="934826621">
    <w:abstractNumId w:val="13"/>
  </w:num>
  <w:num w:numId="18" w16cid:durableId="1148520863">
    <w:abstractNumId w:val="17"/>
  </w:num>
  <w:num w:numId="19" w16cid:durableId="201452657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4716369">
    <w:abstractNumId w:val="32"/>
  </w:num>
  <w:num w:numId="21" w16cid:durableId="1010363">
    <w:abstractNumId w:val="34"/>
  </w:num>
  <w:num w:numId="22" w16cid:durableId="1820534599">
    <w:abstractNumId w:val="2"/>
  </w:num>
  <w:num w:numId="23" w16cid:durableId="894585448">
    <w:abstractNumId w:val="27"/>
  </w:num>
  <w:num w:numId="24" w16cid:durableId="1980498860">
    <w:abstractNumId w:val="28"/>
  </w:num>
  <w:num w:numId="25" w16cid:durableId="1923946985">
    <w:abstractNumId w:val="19"/>
  </w:num>
  <w:num w:numId="26" w16cid:durableId="1417290584">
    <w:abstractNumId w:val="15"/>
  </w:num>
  <w:num w:numId="27" w16cid:durableId="1946303872">
    <w:abstractNumId w:val="12"/>
  </w:num>
  <w:num w:numId="28" w16cid:durableId="1195852937">
    <w:abstractNumId w:val="22"/>
  </w:num>
  <w:num w:numId="29" w16cid:durableId="1348559981">
    <w:abstractNumId w:val="21"/>
  </w:num>
  <w:num w:numId="30" w16cid:durableId="95172894">
    <w:abstractNumId w:val="36"/>
  </w:num>
  <w:num w:numId="31" w16cid:durableId="352536079">
    <w:abstractNumId w:val="8"/>
  </w:num>
  <w:num w:numId="32" w16cid:durableId="2011366042">
    <w:abstractNumId w:val="24"/>
  </w:num>
  <w:num w:numId="33" w16cid:durableId="88281381">
    <w:abstractNumId w:val="30"/>
  </w:num>
  <w:num w:numId="34" w16cid:durableId="1434745963">
    <w:abstractNumId w:val="5"/>
  </w:num>
  <w:num w:numId="35" w16cid:durableId="2035108448">
    <w:abstractNumId w:val="11"/>
  </w:num>
  <w:num w:numId="36" w16cid:durableId="1645891053">
    <w:abstractNumId w:val="4"/>
  </w:num>
  <w:num w:numId="37" w16cid:durableId="1212033026">
    <w:abstractNumId w:val="25"/>
  </w:num>
  <w:numIdMacAtCleanup w:val="11"/>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54C"/>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5BC7"/>
    <w:rsid w:val="000872BF"/>
    <w:rsid w:val="000878B8"/>
    <w:rsid w:val="00087C9B"/>
    <w:rsid w:val="00090191"/>
    <w:rsid w:val="00096243"/>
    <w:rsid w:val="00096BE4"/>
    <w:rsid w:val="000A0107"/>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7F3"/>
    <w:rsid w:val="00101B68"/>
    <w:rsid w:val="00114401"/>
    <w:rsid w:val="00117941"/>
    <w:rsid w:val="00120039"/>
    <w:rsid w:val="00120FAA"/>
    <w:rsid w:val="0012533E"/>
    <w:rsid w:val="00130BB9"/>
    <w:rsid w:val="001314C1"/>
    <w:rsid w:val="00132AEE"/>
    <w:rsid w:val="0013470E"/>
    <w:rsid w:val="001352C1"/>
    <w:rsid w:val="00137E1B"/>
    <w:rsid w:val="0014021F"/>
    <w:rsid w:val="0014112E"/>
    <w:rsid w:val="00141F2C"/>
    <w:rsid w:val="00147C7B"/>
    <w:rsid w:val="001508B8"/>
    <w:rsid w:val="0015310D"/>
    <w:rsid w:val="00156126"/>
    <w:rsid w:val="001571F0"/>
    <w:rsid w:val="00165570"/>
    <w:rsid w:val="00166414"/>
    <w:rsid w:val="0016760E"/>
    <w:rsid w:val="00170501"/>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3FC0"/>
    <w:rsid w:val="0019783A"/>
    <w:rsid w:val="001A192F"/>
    <w:rsid w:val="001A283A"/>
    <w:rsid w:val="001A4419"/>
    <w:rsid w:val="001A5D06"/>
    <w:rsid w:val="001A6496"/>
    <w:rsid w:val="001A65EC"/>
    <w:rsid w:val="001A7BD0"/>
    <w:rsid w:val="001B18AF"/>
    <w:rsid w:val="001B1CA3"/>
    <w:rsid w:val="001B792D"/>
    <w:rsid w:val="001C2200"/>
    <w:rsid w:val="001C5BA6"/>
    <w:rsid w:val="001D101F"/>
    <w:rsid w:val="001D16E0"/>
    <w:rsid w:val="001D5C2E"/>
    <w:rsid w:val="001D694D"/>
    <w:rsid w:val="001D7F99"/>
    <w:rsid w:val="001E38DD"/>
    <w:rsid w:val="001E721E"/>
    <w:rsid w:val="001F2C55"/>
    <w:rsid w:val="001F5080"/>
    <w:rsid w:val="001F6F0F"/>
    <w:rsid w:val="0020233B"/>
    <w:rsid w:val="002064A5"/>
    <w:rsid w:val="00215C7D"/>
    <w:rsid w:val="002164E8"/>
    <w:rsid w:val="0021770C"/>
    <w:rsid w:val="00222C44"/>
    <w:rsid w:val="00225298"/>
    <w:rsid w:val="0022685F"/>
    <w:rsid w:val="002272AA"/>
    <w:rsid w:val="00227FB0"/>
    <w:rsid w:val="00231CFA"/>
    <w:rsid w:val="00235E41"/>
    <w:rsid w:val="00237B33"/>
    <w:rsid w:val="002413BB"/>
    <w:rsid w:val="00241698"/>
    <w:rsid w:val="00241A15"/>
    <w:rsid w:val="00244FFF"/>
    <w:rsid w:val="002512B6"/>
    <w:rsid w:val="00251D3F"/>
    <w:rsid w:val="002530DE"/>
    <w:rsid w:val="002573CF"/>
    <w:rsid w:val="00257998"/>
    <w:rsid w:val="002618E0"/>
    <w:rsid w:val="00263943"/>
    <w:rsid w:val="00266D9D"/>
    <w:rsid w:val="00267619"/>
    <w:rsid w:val="002711AE"/>
    <w:rsid w:val="00271AEE"/>
    <w:rsid w:val="00273291"/>
    <w:rsid w:val="00273761"/>
    <w:rsid w:val="00274F6B"/>
    <w:rsid w:val="0027504B"/>
    <w:rsid w:val="00277706"/>
    <w:rsid w:val="00280C83"/>
    <w:rsid w:val="002816DC"/>
    <w:rsid w:val="00281CE6"/>
    <w:rsid w:val="00283EE6"/>
    <w:rsid w:val="0028440E"/>
    <w:rsid w:val="00285B81"/>
    <w:rsid w:val="00293CD2"/>
    <w:rsid w:val="00293FEB"/>
    <w:rsid w:val="00297272"/>
    <w:rsid w:val="00297895"/>
    <w:rsid w:val="002A1F49"/>
    <w:rsid w:val="002A357C"/>
    <w:rsid w:val="002A6904"/>
    <w:rsid w:val="002A6A46"/>
    <w:rsid w:val="002B2000"/>
    <w:rsid w:val="002B28E0"/>
    <w:rsid w:val="002B4C28"/>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128"/>
    <w:rsid w:val="003148B9"/>
    <w:rsid w:val="00315EE6"/>
    <w:rsid w:val="00316DEB"/>
    <w:rsid w:val="00317627"/>
    <w:rsid w:val="00320D4A"/>
    <w:rsid w:val="0032212C"/>
    <w:rsid w:val="003229CD"/>
    <w:rsid w:val="00323768"/>
    <w:rsid w:val="00325D8B"/>
    <w:rsid w:val="00326834"/>
    <w:rsid w:val="00336FD4"/>
    <w:rsid w:val="00337C49"/>
    <w:rsid w:val="00346BC8"/>
    <w:rsid w:val="00346E68"/>
    <w:rsid w:val="00347464"/>
    <w:rsid w:val="0035043A"/>
    <w:rsid w:val="003546D3"/>
    <w:rsid w:val="00360A38"/>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309"/>
    <w:rsid w:val="00394C39"/>
    <w:rsid w:val="003A5297"/>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272"/>
    <w:rsid w:val="003D1939"/>
    <w:rsid w:val="003D28F1"/>
    <w:rsid w:val="003D329B"/>
    <w:rsid w:val="003D340A"/>
    <w:rsid w:val="003D490F"/>
    <w:rsid w:val="003D53BC"/>
    <w:rsid w:val="003E3B39"/>
    <w:rsid w:val="003E4CFC"/>
    <w:rsid w:val="003E52B8"/>
    <w:rsid w:val="003E5C55"/>
    <w:rsid w:val="003E6E0F"/>
    <w:rsid w:val="003E7966"/>
    <w:rsid w:val="003F0DE7"/>
    <w:rsid w:val="003F209B"/>
    <w:rsid w:val="003F4DE6"/>
    <w:rsid w:val="003F546E"/>
    <w:rsid w:val="003F5FE7"/>
    <w:rsid w:val="00400384"/>
    <w:rsid w:val="00406373"/>
    <w:rsid w:val="00406E22"/>
    <w:rsid w:val="004121B8"/>
    <w:rsid w:val="00413A41"/>
    <w:rsid w:val="004141EE"/>
    <w:rsid w:val="00415EE6"/>
    <w:rsid w:val="00416734"/>
    <w:rsid w:val="004223CD"/>
    <w:rsid w:val="0042289A"/>
    <w:rsid w:val="00423F10"/>
    <w:rsid w:val="00432BA1"/>
    <w:rsid w:val="00433FB0"/>
    <w:rsid w:val="0043532D"/>
    <w:rsid w:val="00442813"/>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804"/>
    <w:rsid w:val="004A35D7"/>
    <w:rsid w:val="004A4659"/>
    <w:rsid w:val="004A5FF5"/>
    <w:rsid w:val="004A7DB8"/>
    <w:rsid w:val="004B065E"/>
    <w:rsid w:val="004B4730"/>
    <w:rsid w:val="004C2851"/>
    <w:rsid w:val="004D1FBD"/>
    <w:rsid w:val="004D39D4"/>
    <w:rsid w:val="004D6B75"/>
    <w:rsid w:val="004D701A"/>
    <w:rsid w:val="004E083E"/>
    <w:rsid w:val="004E0D3B"/>
    <w:rsid w:val="004E3F5D"/>
    <w:rsid w:val="004F2462"/>
    <w:rsid w:val="004F56FD"/>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1059"/>
    <w:rsid w:val="00566DB3"/>
    <w:rsid w:val="00572338"/>
    <w:rsid w:val="005724B4"/>
    <w:rsid w:val="00574A23"/>
    <w:rsid w:val="005753D9"/>
    <w:rsid w:val="0057566B"/>
    <w:rsid w:val="0058062B"/>
    <w:rsid w:val="0058399F"/>
    <w:rsid w:val="005943BA"/>
    <w:rsid w:val="00595DB4"/>
    <w:rsid w:val="0059609A"/>
    <w:rsid w:val="00596A47"/>
    <w:rsid w:val="005A0B71"/>
    <w:rsid w:val="005A12C8"/>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6BE9"/>
    <w:rsid w:val="005E70F2"/>
    <w:rsid w:val="005F1763"/>
    <w:rsid w:val="005F18A6"/>
    <w:rsid w:val="005F289C"/>
    <w:rsid w:val="005F39FB"/>
    <w:rsid w:val="005F4570"/>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315C1"/>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7173C"/>
    <w:rsid w:val="006843B2"/>
    <w:rsid w:val="00685A64"/>
    <w:rsid w:val="00690253"/>
    <w:rsid w:val="006902A4"/>
    <w:rsid w:val="00691772"/>
    <w:rsid w:val="0069474B"/>
    <w:rsid w:val="006A1658"/>
    <w:rsid w:val="006A405F"/>
    <w:rsid w:val="006A5CDE"/>
    <w:rsid w:val="006A7A34"/>
    <w:rsid w:val="006B690A"/>
    <w:rsid w:val="006C4DDF"/>
    <w:rsid w:val="006C70B9"/>
    <w:rsid w:val="006C719A"/>
    <w:rsid w:val="006D4FB7"/>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17AD0"/>
    <w:rsid w:val="0072111B"/>
    <w:rsid w:val="0072447F"/>
    <w:rsid w:val="00727E3A"/>
    <w:rsid w:val="00732B76"/>
    <w:rsid w:val="007345D8"/>
    <w:rsid w:val="007411F4"/>
    <w:rsid w:val="00741DF3"/>
    <w:rsid w:val="00742EF9"/>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B4D"/>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650B"/>
    <w:rsid w:val="007F7A37"/>
    <w:rsid w:val="00800DA1"/>
    <w:rsid w:val="00802702"/>
    <w:rsid w:val="0080425B"/>
    <w:rsid w:val="0080557F"/>
    <w:rsid w:val="008155E7"/>
    <w:rsid w:val="00815D55"/>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B04"/>
    <w:rsid w:val="00862FA8"/>
    <w:rsid w:val="008638C0"/>
    <w:rsid w:val="00874C20"/>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C7CE7"/>
    <w:rsid w:val="008D23F4"/>
    <w:rsid w:val="008D3842"/>
    <w:rsid w:val="008D4B09"/>
    <w:rsid w:val="008D6DCE"/>
    <w:rsid w:val="008E036E"/>
    <w:rsid w:val="008E1C5E"/>
    <w:rsid w:val="008E2B37"/>
    <w:rsid w:val="008E64FA"/>
    <w:rsid w:val="008E7E25"/>
    <w:rsid w:val="008F0A75"/>
    <w:rsid w:val="008F38C3"/>
    <w:rsid w:val="008F3E2F"/>
    <w:rsid w:val="008F6711"/>
    <w:rsid w:val="00901408"/>
    <w:rsid w:val="00904DFB"/>
    <w:rsid w:val="009136FE"/>
    <w:rsid w:val="00913826"/>
    <w:rsid w:val="00913CF8"/>
    <w:rsid w:val="009148E2"/>
    <w:rsid w:val="009201CF"/>
    <w:rsid w:val="009228C4"/>
    <w:rsid w:val="00923AA9"/>
    <w:rsid w:val="009317D1"/>
    <w:rsid w:val="009320D7"/>
    <w:rsid w:val="009342BB"/>
    <w:rsid w:val="00936674"/>
    <w:rsid w:val="00941AE7"/>
    <w:rsid w:val="0094295A"/>
    <w:rsid w:val="00945B2B"/>
    <w:rsid w:val="00945E83"/>
    <w:rsid w:val="00946104"/>
    <w:rsid w:val="00947A3F"/>
    <w:rsid w:val="00947A7F"/>
    <w:rsid w:val="009500CD"/>
    <w:rsid w:val="00950D46"/>
    <w:rsid w:val="009514DD"/>
    <w:rsid w:val="0095198A"/>
    <w:rsid w:val="00951CC9"/>
    <w:rsid w:val="00953938"/>
    <w:rsid w:val="00956AF0"/>
    <w:rsid w:val="00965BB4"/>
    <w:rsid w:val="00966AA6"/>
    <w:rsid w:val="00970664"/>
    <w:rsid w:val="00972A28"/>
    <w:rsid w:val="0097345C"/>
    <w:rsid w:val="00973A79"/>
    <w:rsid w:val="00973B16"/>
    <w:rsid w:val="00974EA9"/>
    <w:rsid w:val="00985368"/>
    <w:rsid w:val="009856D8"/>
    <w:rsid w:val="009872BC"/>
    <w:rsid w:val="009942E4"/>
    <w:rsid w:val="00996C89"/>
    <w:rsid w:val="009A1471"/>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445A"/>
    <w:rsid w:val="00A169B6"/>
    <w:rsid w:val="00A173A0"/>
    <w:rsid w:val="00A2046C"/>
    <w:rsid w:val="00A22650"/>
    <w:rsid w:val="00A22C03"/>
    <w:rsid w:val="00A24814"/>
    <w:rsid w:val="00A26BAA"/>
    <w:rsid w:val="00A3063E"/>
    <w:rsid w:val="00A30979"/>
    <w:rsid w:val="00A31784"/>
    <w:rsid w:val="00A33BE0"/>
    <w:rsid w:val="00A33C09"/>
    <w:rsid w:val="00A35B38"/>
    <w:rsid w:val="00A4187A"/>
    <w:rsid w:val="00A430F4"/>
    <w:rsid w:val="00A43EA1"/>
    <w:rsid w:val="00A44A99"/>
    <w:rsid w:val="00A44E23"/>
    <w:rsid w:val="00A45E3C"/>
    <w:rsid w:val="00A515E0"/>
    <w:rsid w:val="00A5285D"/>
    <w:rsid w:val="00A55388"/>
    <w:rsid w:val="00A57325"/>
    <w:rsid w:val="00A60117"/>
    <w:rsid w:val="00A6423B"/>
    <w:rsid w:val="00A75802"/>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1732"/>
    <w:rsid w:val="00B51FFB"/>
    <w:rsid w:val="00B528B4"/>
    <w:rsid w:val="00B52BF2"/>
    <w:rsid w:val="00B5369B"/>
    <w:rsid w:val="00B538F5"/>
    <w:rsid w:val="00B57DE7"/>
    <w:rsid w:val="00B60CCF"/>
    <w:rsid w:val="00B615DB"/>
    <w:rsid w:val="00B661E3"/>
    <w:rsid w:val="00B67CB8"/>
    <w:rsid w:val="00B701DD"/>
    <w:rsid w:val="00B7512F"/>
    <w:rsid w:val="00B76871"/>
    <w:rsid w:val="00B76F5C"/>
    <w:rsid w:val="00B85DD7"/>
    <w:rsid w:val="00B86392"/>
    <w:rsid w:val="00B905DB"/>
    <w:rsid w:val="00B9309E"/>
    <w:rsid w:val="00B930C3"/>
    <w:rsid w:val="00B9383B"/>
    <w:rsid w:val="00B94989"/>
    <w:rsid w:val="00B9791B"/>
    <w:rsid w:val="00BA1E1F"/>
    <w:rsid w:val="00BA2C4A"/>
    <w:rsid w:val="00BA4126"/>
    <w:rsid w:val="00BA47F1"/>
    <w:rsid w:val="00BA739D"/>
    <w:rsid w:val="00BA756A"/>
    <w:rsid w:val="00BB0C9B"/>
    <w:rsid w:val="00BB1FEE"/>
    <w:rsid w:val="00BB25F3"/>
    <w:rsid w:val="00BB3184"/>
    <w:rsid w:val="00BB35EF"/>
    <w:rsid w:val="00BB3939"/>
    <w:rsid w:val="00BB4D6B"/>
    <w:rsid w:val="00BB7EC1"/>
    <w:rsid w:val="00BC00ED"/>
    <w:rsid w:val="00BC2412"/>
    <w:rsid w:val="00BC29DD"/>
    <w:rsid w:val="00BC4A1D"/>
    <w:rsid w:val="00BC4C6D"/>
    <w:rsid w:val="00BC5FCA"/>
    <w:rsid w:val="00BC7358"/>
    <w:rsid w:val="00BC778E"/>
    <w:rsid w:val="00BD24EC"/>
    <w:rsid w:val="00BD3397"/>
    <w:rsid w:val="00BD36A1"/>
    <w:rsid w:val="00BD3F2E"/>
    <w:rsid w:val="00BD4AEF"/>
    <w:rsid w:val="00BD5F8E"/>
    <w:rsid w:val="00BD74EB"/>
    <w:rsid w:val="00BE1D36"/>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1E33"/>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39F"/>
    <w:rsid w:val="00C804DD"/>
    <w:rsid w:val="00C81635"/>
    <w:rsid w:val="00C82B34"/>
    <w:rsid w:val="00C84AC9"/>
    <w:rsid w:val="00C87823"/>
    <w:rsid w:val="00C87D2E"/>
    <w:rsid w:val="00C90AF6"/>
    <w:rsid w:val="00C929CA"/>
    <w:rsid w:val="00C9531D"/>
    <w:rsid w:val="00C97729"/>
    <w:rsid w:val="00CA1911"/>
    <w:rsid w:val="00CA4819"/>
    <w:rsid w:val="00CB008E"/>
    <w:rsid w:val="00CB0D95"/>
    <w:rsid w:val="00CB6B04"/>
    <w:rsid w:val="00CB6E4B"/>
    <w:rsid w:val="00CC0F1C"/>
    <w:rsid w:val="00CC2671"/>
    <w:rsid w:val="00CC5B39"/>
    <w:rsid w:val="00CD3F52"/>
    <w:rsid w:val="00CD461A"/>
    <w:rsid w:val="00CD5C0C"/>
    <w:rsid w:val="00CD6103"/>
    <w:rsid w:val="00CD61B2"/>
    <w:rsid w:val="00CD7808"/>
    <w:rsid w:val="00CD7BA2"/>
    <w:rsid w:val="00CE508E"/>
    <w:rsid w:val="00CE5D9B"/>
    <w:rsid w:val="00CE7BF5"/>
    <w:rsid w:val="00CF12FC"/>
    <w:rsid w:val="00CF2831"/>
    <w:rsid w:val="00D00F7A"/>
    <w:rsid w:val="00D016B6"/>
    <w:rsid w:val="00D01F76"/>
    <w:rsid w:val="00D045E3"/>
    <w:rsid w:val="00D05C1E"/>
    <w:rsid w:val="00D06278"/>
    <w:rsid w:val="00D11E5B"/>
    <w:rsid w:val="00D13CDE"/>
    <w:rsid w:val="00D17444"/>
    <w:rsid w:val="00D206D1"/>
    <w:rsid w:val="00D2343D"/>
    <w:rsid w:val="00D256FE"/>
    <w:rsid w:val="00D277FE"/>
    <w:rsid w:val="00D278D4"/>
    <w:rsid w:val="00D31990"/>
    <w:rsid w:val="00D32057"/>
    <w:rsid w:val="00D324F1"/>
    <w:rsid w:val="00D3314A"/>
    <w:rsid w:val="00D35177"/>
    <w:rsid w:val="00D357EE"/>
    <w:rsid w:val="00D43AE1"/>
    <w:rsid w:val="00D47309"/>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7D4A"/>
    <w:rsid w:val="00DA0B86"/>
    <w:rsid w:val="00DA5E4C"/>
    <w:rsid w:val="00DB06AB"/>
    <w:rsid w:val="00DB193C"/>
    <w:rsid w:val="00DB28F3"/>
    <w:rsid w:val="00DB37E0"/>
    <w:rsid w:val="00DB3A87"/>
    <w:rsid w:val="00DB3E61"/>
    <w:rsid w:val="00DB741E"/>
    <w:rsid w:val="00DC0143"/>
    <w:rsid w:val="00DC0A7F"/>
    <w:rsid w:val="00DC0C5C"/>
    <w:rsid w:val="00DC5F44"/>
    <w:rsid w:val="00DC7284"/>
    <w:rsid w:val="00DC79CD"/>
    <w:rsid w:val="00DD26F0"/>
    <w:rsid w:val="00DD70B2"/>
    <w:rsid w:val="00DE184E"/>
    <w:rsid w:val="00DE3A78"/>
    <w:rsid w:val="00DF0C7D"/>
    <w:rsid w:val="00DF116B"/>
    <w:rsid w:val="00DF31E8"/>
    <w:rsid w:val="00DF3D50"/>
    <w:rsid w:val="00E029F3"/>
    <w:rsid w:val="00E02C2C"/>
    <w:rsid w:val="00E0340C"/>
    <w:rsid w:val="00E10140"/>
    <w:rsid w:val="00E1182C"/>
    <w:rsid w:val="00E210DD"/>
    <w:rsid w:val="00E237A6"/>
    <w:rsid w:val="00E27361"/>
    <w:rsid w:val="00E3300C"/>
    <w:rsid w:val="00E33A98"/>
    <w:rsid w:val="00E35B5C"/>
    <w:rsid w:val="00E4103C"/>
    <w:rsid w:val="00E41833"/>
    <w:rsid w:val="00E41F23"/>
    <w:rsid w:val="00E43799"/>
    <w:rsid w:val="00E43C3D"/>
    <w:rsid w:val="00E519A8"/>
    <w:rsid w:val="00E550C0"/>
    <w:rsid w:val="00E55123"/>
    <w:rsid w:val="00E55CA8"/>
    <w:rsid w:val="00E572CC"/>
    <w:rsid w:val="00E60278"/>
    <w:rsid w:val="00E61921"/>
    <w:rsid w:val="00E61B4C"/>
    <w:rsid w:val="00E629FE"/>
    <w:rsid w:val="00E6310E"/>
    <w:rsid w:val="00E676C3"/>
    <w:rsid w:val="00E728D5"/>
    <w:rsid w:val="00E73635"/>
    <w:rsid w:val="00E749F2"/>
    <w:rsid w:val="00E82329"/>
    <w:rsid w:val="00E848ED"/>
    <w:rsid w:val="00E84AFB"/>
    <w:rsid w:val="00E84D71"/>
    <w:rsid w:val="00E8704F"/>
    <w:rsid w:val="00E90514"/>
    <w:rsid w:val="00E90AB4"/>
    <w:rsid w:val="00E9201B"/>
    <w:rsid w:val="00E932C8"/>
    <w:rsid w:val="00E936EB"/>
    <w:rsid w:val="00E95B73"/>
    <w:rsid w:val="00E9600A"/>
    <w:rsid w:val="00E9623A"/>
    <w:rsid w:val="00E9644B"/>
    <w:rsid w:val="00EA38CB"/>
    <w:rsid w:val="00EA5B0A"/>
    <w:rsid w:val="00EA73AA"/>
    <w:rsid w:val="00EA75F2"/>
    <w:rsid w:val="00EA7B9C"/>
    <w:rsid w:val="00EB0DA9"/>
    <w:rsid w:val="00EC3C46"/>
    <w:rsid w:val="00EC4A59"/>
    <w:rsid w:val="00ED0577"/>
    <w:rsid w:val="00ED3191"/>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689B"/>
    <w:rsid w:val="00F16CE5"/>
    <w:rsid w:val="00F21B47"/>
    <w:rsid w:val="00F25378"/>
    <w:rsid w:val="00F267C9"/>
    <w:rsid w:val="00F27435"/>
    <w:rsid w:val="00F32F8A"/>
    <w:rsid w:val="00F33E5C"/>
    <w:rsid w:val="00F3514D"/>
    <w:rsid w:val="00F36D99"/>
    <w:rsid w:val="00F41606"/>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B7453"/>
    <w:rsid w:val="00FC2874"/>
    <w:rsid w:val="00FC319E"/>
    <w:rsid w:val="00FC4EB7"/>
    <w:rsid w:val="00FC4F9B"/>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29391E3"/>
    <w:rsid w:val="075EEC9D"/>
    <w:rsid w:val="08B261B3"/>
    <w:rsid w:val="0AAF29FE"/>
    <w:rsid w:val="11D87BF3"/>
    <w:rsid w:val="1727CED2"/>
    <w:rsid w:val="1814D32F"/>
    <w:rsid w:val="24C938A8"/>
    <w:rsid w:val="335B3FD9"/>
    <w:rsid w:val="3C85792C"/>
    <w:rsid w:val="3CFA60DE"/>
    <w:rsid w:val="40F29E56"/>
    <w:rsid w:val="44665586"/>
    <w:rsid w:val="56E342E2"/>
    <w:rsid w:val="5C75216E"/>
    <w:rsid w:val="5E450B07"/>
    <w:rsid w:val="6065EB94"/>
    <w:rsid w:val="6636F48F"/>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avaden" w:default="1">
    <w:name w:val="Normal"/>
    <w:qFormat/>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hAnsi="Calibri" w:eastAsia="Calibri"/>
      <w:lang w:eastAsia="en-US"/>
    </w:rPr>
  </w:style>
  <w:style w:type="character" w:styleId="Naslov4Znak" w:customStyle="1">
    <w:name w:val="Naslov 4 Znak"/>
    <w:basedOn w:val="Privzetapisavaodstavka"/>
    <w:link w:val="Naslov4"/>
    <w:rsid w:val="00317627"/>
    <w:rPr>
      <w:bCs/>
      <w:color w:val="000000"/>
      <w:sz w:val="28"/>
      <w:szCs w:val="28"/>
    </w:rPr>
  </w:style>
  <w:style w:type="character" w:styleId="Naslov5Znak" w:customStyle="1">
    <w:name w:val="Naslov 5 Znak"/>
    <w:basedOn w:val="Privzetapisavaodstavka"/>
    <w:link w:val="Naslov5"/>
    <w:rsid w:val="00317627"/>
    <w:rPr>
      <w:b/>
      <w:color w:val="000000"/>
      <w:sz w:val="24"/>
    </w:rPr>
  </w:style>
  <w:style w:type="character" w:styleId="Naslov1Znak" w:customStyle="1">
    <w:name w:val="Naslov 1 Znak"/>
    <w:link w:val="Naslov1"/>
    <w:rsid w:val="00DB37E0"/>
    <w:rPr>
      <w:rFonts w:ascii="Arial" w:hAnsi="Arial"/>
      <w:b/>
      <w:bCs/>
      <w:kern w:val="32"/>
      <w:sz w:val="24"/>
      <w:szCs w:val="32"/>
    </w:rPr>
  </w:style>
  <w:style w:type="paragraph" w:styleId="a" w:customStyle="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styleId="Telobesedila3Znak" w:customStyle="1">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styleId="TelobesedilaZnak" w:customStyle="1">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styleId="Telobesedila2Znak" w:customStyle="1">
    <w:name w:val="Telo besedila 2 Znak"/>
    <w:basedOn w:val="Privzetapisavaodstavka"/>
    <w:link w:val="Telobesedila2"/>
    <w:rsid w:val="00317627"/>
    <w:rPr>
      <w:rFonts w:ascii="Arial" w:hAnsi="Arial"/>
      <w:sz w:val="22"/>
      <w:szCs w:val="22"/>
      <w:lang w:val="x-none" w:eastAsia="x-none"/>
    </w:rPr>
  </w:style>
  <w:style w:type="character" w:styleId="Komentar-besediloZnak" w:customStyle="1">
    <w:name w:val="Komentar - besedilo Znak"/>
    <w:link w:val="a"/>
    <w:rsid w:val="00317627"/>
    <w:rPr>
      <w:i/>
      <w:color w:val="000000"/>
    </w:rPr>
  </w:style>
  <w:style w:type="paragraph" w:styleId="Slog" w:customStyle="1">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styleId="PripombabesediloZnak" w:customStyle="1">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hAnsiTheme="majorHAnsi" w:eastAsiaTheme="majorEastAsia"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styleId="ZadevapripombeZnak" w:customStyle="1">
    <w:name w:val="Zadeva pripombe Znak"/>
    <w:basedOn w:val="PripombabesediloZnak"/>
    <w:link w:val="Zadevapripombe"/>
    <w:semiHidden/>
    <w:rsid w:val="00C70821"/>
    <w:rPr>
      <w:rFonts w:ascii="Arial" w:hAnsi="Arial"/>
      <w:b/>
      <w:bCs/>
    </w:rPr>
  </w:style>
  <w:style w:type="paragraph" w:styleId="Default" w:customStyle="1">
    <w:name w:val="Default"/>
    <w:rsid w:val="00DB741E"/>
    <w:pPr>
      <w:autoSpaceDE w:val="0"/>
      <w:autoSpaceDN w:val="0"/>
      <w:adjustRightInd w:val="0"/>
    </w:pPr>
    <w:rPr>
      <w:rFonts w:ascii="Verdana" w:hAnsi="Verdana" w:cs="Verdana"/>
      <w:color w:val="000000"/>
      <w:sz w:val="24"/>
      <w:szCs w:val="24"/>
    </w:rPr>
  </w:style>
  <w:style w:type="character" w:styleId="OdstavekseznamaZnak" w:customStyle="1">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hAnsi="Calibri" w:eastAsia="Calibri"/>
      <w:sz w:val="22"/>
      <w:szCs w:val="22"/>
      <w:lang w:eastAsia="en-US"/>
    </w:rPr>
  </w:style>
  <w:style w:type="paragraph" w:styleId="Telobesedila21" w:customStyle="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styleId="normaltextrun" w:customStyle="1">
    <w:name w:val="normaltextrun"/>
    <w:basedOn w:val="Privzetapisavaodstavka"/>
    <w:rsid w:val="00E27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&#65279;<?xml version="1.0" encoding="utf-8"?><Relationships xmlns="http://schemas.openxmlformats.org/package/2006/relationships"><Relationship Type="http://schemas.openxmlformats.org/officeDocument/2006/relationships/image" Target="/media/image2.png" Id="Recf885d8646b47a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E8EEEF32-04B3-4537-A0BF-14D8ECAADDD5}">
  <ds:schemaRefs>
    <ds:schemaRef ds:uri="http://schemas.openxmlformats.org/officeDocument/2006/bibliography"/>
  </ds:schemaRefs>
</ds:datastoreItem>
</file>

<file path=customXml/itemProps3.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092383E8-3ABB-449A-88D8-CF00E2A7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Anja Trilar</cp:lastModifiedBy>
  <cp:revision>8</cp:revision>
  <cp:lastPrinted>2022-05-16T12:56:00Z</cp:lastPrinted>
  <dcterms:created xsi:type="dcterms:W3CDTF">2024-01-12T09:37:00Z</dcterms:created>
  <dcterms:modified xsi:type="dcterms:W3CDTF">2024-01-12T11:19:53Z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